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56451" w14:textId="0441D8EB" w:rsidR="00114F66" w:rsidRPr="00E86842" w:rsidRDefault="00932D05" w:rsidP="00F21C3B">
      <w:pPr>
        <w:pStyle w:val="Overskrift1"/>
      </w:pPr>
      <w:r>
        <w:t xml:space="preserve">Veiledning </w:t>
      </w:r>
      <w:r w:rsidR="000720F5">
        <w:t>til utforming av tilbud</w:t>
      </w:r>
    </w:p>
    <w:p w14:paraId="673539D8" w14:textId="6D6315B8" w:rsidR="00932D05" w:rsidRDefault="00932D05" w:rsidP="00A46467"/>
    <w:p w14:paraId="18563638" w14:textId="5291FCEE" w:rsidR="00DD2393" w:rsidRPr="002D426A" w:rsidRDefault="00663438" w:rsidP="00A46467">
      <w:pPr>
        <w:rPr>
          <w:b/>
          <w:bCs/>
        </w:rPr>
      </w:pPr>
      <w:r w:rsidRPr="002D426A">
        <w:rPr>
          <w:b/>
          <w:bCs/>
        </w:rPr>
        <w:t xml:space="preserve">Dette dokumentet inneholder veiledning </w:t>
      </w:r>
      <w:r w:rsidR="00B71F09" w:rsidRPr="002D426A">
        <w:rPr>
          <w:b/>
          <w:bCs/>
        </w:rPr>
        <w:t>til utforming av tilbud. Det beskriver hv</w:t>
      </w:r>
      <w:r w:rsidR="00534A78" w:rsidRPr="002D426A">
        <w:rPr>
          <w:b/>
          <w:bCs/>
        </w:rPr>
        <w:t xml:space="preserve">ilke vedlegg som skal inkluderes i tilbudet og en overordnet beskrivelse av hvilken informasjon som skal inn i de ulike </w:t>
      </w:r>
      <w:r w:rsidR="00FE482A" w:rsidRPr="002D426A">
        <w:rPr>
          <w:b/>
          <w:bCs/>
        </w:rPr>
        <w:t>tilbuds</w:t>
      </w:r>
      <w:r w:rsidR="00534A78" w:rsidRPr="002D426A">
        <w:rPr>
          <w:b/>
          <w:bCs/>
        </w:rPr>
        <w:t xml:space="preserve">vedleggene. </w:t>
      </w:r>
      <w:r w:rsidR="00CC68A9" w:rsidRPr="002D426A">
        <w:rPr>
          <w:b/>
          <w:bCs/>
        </w:rPr>
        <w:t>Mer detaljert</w:t>
      </w:r>
      <w:r w:rsidR="00FE482A" w:rsidRPr="002D426A">
        <w:rPr>
          <w:b/>
          <w:bCs/>
        </w:rPr>
        <w:t xml:space="preserve">e instruksjoner finnes i </w:t>
      </w:r>
      <w:r w:rsidR="002D426A" w:rsidRPr="002D426A">
        <w:rPr>
          <w:b/>
          <w:bCs/>
        </w:rPr>
        <w:t>malene for tilbudsvedleggene.</w:t>
      </w:r>
      <w:r w:rsidR="002D426A">
        <w:rPr>
          <w:b/>
          <w:bCs/>
        </w:rPr>
        <w:t xml:space="preserve"> </w:t>
      </w:r>
      <w:r w:rsidR="002D426A" w:rsidRPr="002D426A">
        <w:rPr>
          <w:b/>
          <w:bCs/>
        </w:rPr>
        <w:t xml:space="preserve"> </w:t>
      </w:r>
      <w:r w:rsidR="00FE482A" w:rsidRPr="002D426A">
        <w:rPr>
          <w:b/>
          <w:bCs/>
        </w:rPr>
        <w:t xml:space="preserve"> </w:t>
      </w:r>
    </w:p>
    <w:p w14:paraId="5E83274E" w14:textId="4297B302" w:rsidR="00F6340E" w:rsidRDefault="00F6340E" w:rsidP="00A46467"/>
    <w:p w14:paraId="222C608C" w14:textId="1C916DB2" w:rsidR="00CB7B5F" w:rsidRDefault="002F34E7" w:rsidP="00F21C3B">
      <w:pPr>
        <w:pStyle w:val="Overskrift2"/>
      </w:pPr>
      <w:r>
        <w:t>Tilbudets utforming</w:t>
      </w:r>
    </w:p>
    <w:p w14:paraId="1E3E72C1" w14:textId="16DDF88E" w:rsidR="004213D2" w:rsidRDefault="00E60572" w:rsidP="00A46467">
      <w:r>
        <w:t xml:space="preserve">Tilbudet skal utformes slik: </w:t>
      </w:r>
    </w:p>
    <w:p w14:paraId="37CD01AA" w14:textId="77777777" w:rsidR="00E60572" w:rsidRDefault="00E60572" w:rsidP="00A46467"/>
    <w:p w14:paraId="72050C31" w14:textId="4DD639B9" w:rsidR="002F34E7" w:rsidRDefault="00CB7B5F" w:rsidP="004F34B4">
      <w:pPr>
        <w:ind w:firstLine="360"/>
      </w:pPr>
      <w:r w:rsidRPr="00CB7B5F">
        <w:t xml:space="preserve">Signert og utfylt tilbudsbrev </w:t>
      </w:r>
    </w:p>
    <w:p w14:paraId="13D3EC2A" w14:textId="073E89DD" w:rsidR="00B97079" w:rsidRDefault="00B97079" w:rsidP="00B97079">
      <w:pPr>
        <w:pStyle w:val="Listeavsnitt"/>
        <w:numPr>
          <w:ilvl w:val="0"/>
          <w:numId w:val="24"/>
        </w:numPr>
      </w:pPr>
      <w:r>
        <w:t>Tilbuds</w:t>
      </w:r>
      <w:r w:rsidR="00DE2846">
        <w:t>vedleg</w:t>
      </w:r>
      <w:r>
        <w:t xml:space="preserve">g </w:t>
      </w:r>
      <w:r w:rsidR="007D1E6E">
        <w:t>1</w:t>
      </w:r>
      <w:r>
        <w:t xml:space="preserve"> - </w:t>
      </w:r>
      <w:r w:rsidR="00CB7B5F" w:rsidRPr="00CB7B5F">
        <w:t>Leverandørens løsningsspesifikasjon</w:t>
      </w:r>
      <w:r w:rsidR="00DE2846">
        <w:t xml:space="preserve"> (prosjektbeskrivelse)</w:t>
      </w:r>
      <w:r w:rsidR="008F5DB4">
        <w:t xml:space="preserve"> </w:t>
      </w:r>
    </w:p>
    <w:p w14:paraId="5EF31DFE" w14:textId="580B3FEB" w:rsidR="00B97079" w:rsidRDefault="00DE2846" w:rsidP="00B97079">
      <w:pPr>
        <w:pStyle w:val="Listeavsnitt"/>
        <w:numPr>
          <w:ilvl w:val="0"/>
          <w:numId w:val="24"/>
        </w:numPr>
      </w:pPr>
      <w:r>
        <w:t xml:space="preserve">Tilbudsvedlegg </w:t>
      </w:r>
      <w:r w:rsidR="007D1E6E">
        <w:t>2</w:t>
      </w:r>
      <w:r>
        <w:t xml:space="preserve"> - Tilbudt personell</w:t>
      </w:r>
      <w:r w:rsidR="008F5DB4">
        <w:t xml:space="preserve"> </w:t>
      </w:r>
    </w:p>
    <w:p w14:paraId="6209F719" w14:textId="0FE3D0B6" w:rsidR="00DE2846" w:rsidRDefault="00DE2846" w:rsidP="00B97079">
      <w:pPr>
        <w:pStyle w:val="Listeavsnitt"/>
        <w:numPr>
          <w:ilvl w:val="0"/>
          <w:numId w:val="24"/>
        </w:numPr>
      </w:pPr>
      <w:r>
        <w:t xml:space="preserve">Tilbudsvedlegg </w:t>
      </w:r>
      <w:r w:rsidR="007D1E6E">
        <w:t>3</w:t>
      </w:r>
      <w:r>
        <w:t xml:space="preserve"> </w:t>
      </w:r>
      <w:r w:rsidR="001F3E0B">
        <w:t>–</w:t>
      </w:r>
      <w:r>
        <w:t xml:space="preserve"> </w:t>
      </w:r>
      <w:r w:rsidR="001F3E0B">
        <w:t>CV og p</w:t>
      </w:r>
      <w:r w:rsidR="00FC451D" w:rsidRPr="00FC451D">
        <w:t>rosjekter for tilbudt personell</w:t>
      </w:r>
    </w:p>
    <w:p w14:paraId="7E2FE181" w14:textId="437A6D77" w:rsidR="001F3E0B" w:rsidRDefault="00FC451D" w:rsidP="001F3E0B">
      <w:pPr>
        <w:pStyle w:val="Listeavsnitt"/>
        <w:numPr>
          <w:ilvl w:val="0"/>
          <w:numId w:val="24"/>
        </w:numPr>
      </w:pPr>
      <w:r w:rsidRPr="00FC451D">
        <w:t xml:space="preserve">Tilbudsvedlegg </w:t>
      </w:r>
      <w:r w:rsidR="007D1E6E">
        <w:t>4</w:t>
      </w:r>
      <w:r w:rsidRPr="00FC451D">
        <w:t xml:space="preserve"> – </w:t>
      </w:r>
      <w:r w:rsidR="008E4A4D">
        <w:t>Pris og omfang</w:t>
      </w:r>
    </w:p>
    <w:p w14:paraId="240D0B16" w14:textId="3AF427D8" w:rsidR="00FC451D" w:rsidRDefault="00F111BB" w:rsidP="00B50710">
      <w:pPr>
        <w:pStyle w:val="Listeavsnitt"/>
        <w:numPr>
          <w:ilvl w:val="0"/>
          <w:numId w:val="24"/>
        </w:numPr>
      </w:pPr>
      <w:r w:rsidRPr="00F111BB">
        <w:t xml:space="preserve">Tilbudsvedlegg </w:t>
      </w:r>
      <w:r w:rsidR="007D1E6E">
        <w:t>5</w:t>
      </w:r>
      <w:r w:rsidRPr="00F111BB">
        <w:t xml:space="preserve"> </w:t>
      </w:r>
      <w:r>
        <w:t>–</w:t>
      </w:r>
      <w:r w:rsidRPr="00F111BB">
        <w:t xml:space="preserve"> </w:t>
      </w:r>
      <w:r w:rsidR="008E4A4D">
        <w:t>T</w:t>
      </w:r>
      <w:r w:rsidR="008E4A4D" w:rsidRPr="00CB7B5F">
        <w:t>aushetspliktige opplysninger</w:t>
      </w:r>
    </w:p>
    <w:p w14:paraId="75F2444F" w14:textId="77777777" w:rsidR="00B50710" w:rsidRDefault="00B50710" w:rsidP="00A46467">
      <w:pPr>
        <w:rPr>
          <w:rFonts w:cstheme="minorHAnsi"/>
        </w:rPr>
      </w:pPr>
    </w:p>
    <w:p w14:paraId="5728DF00" w14:textId="77B9DB20" w:rsidR="004B3640" w:rsidRDefault="004B3640" w:rsidP="00A46467">
      <w:pPr>
        <w:rPr>
          <w:rFonts w:cstheme="minorHAnsi"/>
        </w:rPr>
      </w:pPr>
      <w:r>
        <w:rPr>
          <w:rFonts w:cstheme="minorHAnsi"/>
        </w:rPr>
        <w:t>Dokumentasjonen lastes opp som</w:t>
      </w:r>
      <w:r w:rsidR="006D5E76">
        <w:rPr>
          <w:rFonts w:cstheme="minorHAnsi"/>
        </w:rPr>
        <w:t xml:space="preserve"> separate filer</w:t>
      </w:r>
      <w:r>
        <w:rPr>
          <w:rFonts w:cstheme="minorHAnsi"/>
        </w:rPr>
        <w:t xml:space="preserve">. </w:t>
      </w:r>
    </w:p>
    <w:p w14:paraId="29A97660" w14:textId="77777777" w:rsidR="004B3640" w:rsidRDefault="004B3640" w:rsidP="00A46467">
      <w:pPr>
        <w:rPr>
          <w:rFonts w:cstheme="minorHAnsi"/>
        </w:rPr>
      </w:pPr>
    </w:p>
    <w:p w14:paraId="46F1E6C5" w14:textId="035FD76C" w:rsidR="00F95221" w:rsidRPr="00092AD6" w:rsidRDefault="00D80E90" w:rsidP="00F95221">
      <w:pPr>
        <w:rPr>
          <w:rFonts w:cstheme="minorHAnsi"/>
        </w:rPr>
      </w:pPr>
      <w:r>
        <w:rPr>
          <w:rFonts w:cstheme="minorHAnsi"/>
        </w:rPr>
        <w:t xml:space="preserve">I tilbudsbrevet må </w:t>
      </w:r>
      <w:r w:rsidR="00051F3E">
        <w:rPr>
          <w:rFonts w:cstheme="minorHAnsi"/>
        </w:rPr>
        <w:t xml:space="preserve">leverandøren krysse av for </w:t>
      </w:r>
      <w:r w:rsidR="00073628">
        <w:rPr>
          <w:rFonts w:cstheme="minorHAnsi"/>
        </w:rPr>
        <w:t>at</w:t>
      </w:r>
      <w:r w:rsidR="00051F3E">
        <w:rPr>
          <w:rFonts w:cstheme="minorHAnsi"/>
        </w:rPr>
        <w:t xml:space="preserve"> </w:t>
      </w:r>
      <w:r w:rsidR="00F95221">
        <w:rPr>
          <w:rFonts w:cstheme="minorHAnsi"/>
        </w:rPr>
        <w:t>leverandør</w:t>
      </w:r>
      <w:r w:rsidR="00051F3E">
        <w:rPr>
          <w:rFonts w:cstheme="minorHAnsi"/>
        </w:rPr>
        <w:t>en</w:t>
      </w:r>
      <w:r w:rsidR="00F95221">
        <w:rPr>
          <w:rFonts w:cstheme="minorHAnsi"/>
        </w:rPr>
        <w:t xml:space="preserve"> oppfyller samtlige av kvalifikasjonskravene som er oppstilt i konkurransegrunnlaget. Leverandøren som blir innstilt til kontraktsinngåelse må før kontrakt inngås dokumentere oppfyllelse av kvalifikasjonskravene i henhold til de opplyste dokumentasjonskravene.  </w:t>
      </w:r>
    </w:p>
    <w:p w14:paraId="500943E7" w14:textId="77777777" w:rsidR="00F95221" w:rsidRDefault="00F95221" w:rsidP="00A46467">
      <w:pPr>
        <w:rPr>
          <w:rFonts w:cstheme="minorHAnsi"/>
        </w:rPr>
      </w:pPr>
    </w:p>
    <w:p w14:paraId="309531DF" w14:textId="70C401E8" w:rsidR="006D5E76" w:rsidRPr="008D6453" w:rsidRDefault="00E60572" w:rsidP="008D6453">
      <w:pPr>
        <w:rPr>
          <w:rFonts w:cstheme="minorHAnsi"/>
        </w:rPr>
      </w:pPr>
      <w:r w:rsidRPr="008D6453">
        <w:rPr>
          <w:rFonts w:cstheme="minorHAnsi"/>
        </w:rPr>
        <w:t xml:space="preserve">For </w:t>
      </w:r>
      <w:r w:rsidR="007D2D48" w:rsidRPr="008D6453">
        <w:rPr>
          <w:rFonts w:cstheme="minorHAnsi"/>
        </w:rPr>
        <w:t xml:space="preserve">tilbudsbrev og </w:t>
      </w:r>
      <w:r w:rsidRPr="008D6453">
        <w:rPr>
          <w:rFonts w:cstheme="minorHAnsi"/>
        </w:rPr>
        <w:t xml:space="preserve">tilbudsvedlegg </w:t>
      </w:r>
      <w:r w:rsidR="00F54865">
        <w:rPr>
          <w:rFonts w:cstheme="minorHAnsi"/>
        </w:rPr>
        <w:t>2</w:t>
      </w:r>
      <w:r w:rsidR="000468D3" w:rsidRPr="008D6453">
        <w:rPr>
          <w:rFonts w:cstheme="minorHAnsi"/>
        </w:rPr>
        <w:t>-</w:t>
      </w:r>
      <w:r w:rsidR="00F54865">
        <w:rPr>
          <w:rFonts w:cstheme="minorHAnsi"/>
        </w:rPr>
        <w:t>5</w:t>
      </w:r>
      <w:r w:rsidR="000468D3" w:rsidRPr="008D6453">
        <w:rPr>
          <w:rFonts w:cstheme="minorHAnsi"/>
        </w:rPr>
        <w:t xml:space="preserve"> skal det benyttes maler som er vedlagt konkurransegrunnlaget</w:t>
      </w:r>
      <w:r w:rsidR="007D2D48" w:rsidRPr="008D6453">
        <w:rPr>
          <w:rFonts w:cstheme="minorHAnsi"/>
        </w:rPr>
        <w:t>.</w:t>
      </w:r>
      <w:r w:rsidR="006D4026">
        <w:rPr>
          <w:rFonts w:cstheme="minorHAnsi"/>
        </w:rPr>
        <w:t xml:space="preserve"> </w:t>
      </w:r>
      <w:r w:rsidR="006D4026" w:rsidRPr="008D6453">
        <w:rPr>
          <w:rFonts w:cstheme="minorHAnsi"/>
        </w:rPr>
        <w:t xml:space="preserve">For tilbudsvedlegg </w:t>
      </w:r>
      <w:r w:rsidR="00F54865">
        <w:rPr>
          <w:rFonts w:cstheme="minorHAnsi"/>
        </w:rPr>
        <w:t>1</w:t>
      </w:r>
      <w:r w:rsidR="006D4026" w:rsidRPr="008D6453">
        <w:rPr>
          <w:rFonts w:cstheme="minorHAnsi"/>
        </w:rPr>
        <w:t xml:space="preserve"> (</w:t>
      </w:r>
      <w:r w:rsidR="006D4026" w:rsidRPr="00CB7B5F">
        <w:t>Leverandørens løsningsspesifikasjon</w:t>
      </w:r>
      <w:r w:rsidR="006D4026">
        <w:t xml:space="preserve"> (prosjektbeskrivelse)) </w:t>
      </w:r>
      <w:r w:rsidR="006D4026">
        <w:rPr>
          <w:rFonts w:cstheme="minorHAnsi"/>
        </w:rPr>
        <w:t xml:space="preserve">trenger ikke tilbyder å følge </w:t>
      </w:r>
      <w:r w:rsidR="006D4026" w:rsidRPr="008D6453">
        <w:rPr>
          <w:rFonts w:cstheme="minorHAnsi"/>
        </w:rPr>
        <w:t>en fastsatt mal</w:t>
      </w:r>
      <w:r w:rsidR="00B34468" w:rsidRPr="008D6453">
        <w:rPr>
          <w:rFonts w:cstheme="minorHAnsi"/>
        </w:rPr>
        <w:t>.</w:t>
      </w:r>
    </w:p>
    <w:p w14:paraId="0516355F" w14:textId="0EA780DF" w:rsidR="00CB7B5F" w:rsidRPr="00092AD6" w:rsidRDefault="00CB7B5F" w:rsidP="00A46467">
      <w:pPr>
        <w:rPr>
          <w:rFonts w:cstheme="minorHAnsi"/>
        </w:rPr>
      </w:pPr>
    </w:p>
    <w:p w14:paraId="1F890A0E" w14:textId="4752AAAF" w:rsidR="002E6128" w:rsidRDefault="002E6128" w:rsidP="002E6128">
      <w:pPr>
        <w:pStyle w:val="Overskrift2"/>
      </w:pPr>
      <w:r>
        <w:t>Veiledning til hvert enkelt tilbuds</w:t>
      </w:r>
      <w:r w:rsidR="00421710">
        <w:t>vedlegg</w:t>
      </w:r>
    </w:p>
    <w:p w14:paraId="19E0C63F" w14:textId="5C0A527B" w:rsidR="00FC38BD" w:rsidRPr="005A5F0C" w:rsidRDefault="00FC38BD" w:rsidP="005A5F0C">
      <w:pPr>
        <w:pStyle w:val="Overskrift3"/>
      </w:pPr>
      <w:r w:rsidRPr="005A5F0C">
        <w:t xml:space="preserve">Tilbudsvedlegg </w:t>
      </w:r>
      <w:r w:rsidR="007D1E6E">
        <w:t>1</w:t>
      </w:r>
      <w:r w:rsidRPr="005A5F0C">
        <w:t xml:space="preserve"> – </w:t>
      </w:r>
      <w:r w:rsidR="00513E63" w:rsidRPr="005A5F0C">
        <w:t>Leverandørens løsningsspesifikasjon (</w:t>
      </w:r>
      <w:r w:rsidR="00726462" w:rsidRPr="005A5F0C">
        <w:t>Prosjektbeskrivelse</w:t>
      </w:r>
      <w:r w:rsidR="00513E63" w:rsidRPr="005A5F0C">
        <w:t>)</w:t>
      </w:r>
    </w:p>
    <w:p w14:paraId="5C12B29F" w14:textId="3EEAF00A" w:rsidR="00A558F2" w:rsidRDefault="00A558F2" w:rsidP="00044A22">
      <w:pPr>
        <w:rPr>
          <w:rFonts w:cstheme="minorHAnsi"/>
        </w:rPr>
      </w:pPr>
      <w:r w:rsidRPr="00044A22">
        <w:rPr>
          <w:rFonts w:cstheme="minorHAnsi"/>
        </w:rPr>
        <w:t xml:space="preserve">Tilbyder skal utarbeide en grundig prosjektbeskrivelse som </w:t>
      </w:r>
      <w:r w:rsidR="00781996" w:rsidRPr="00044A22">
        <w:rPr>
          <w:rFonts w:cstheme="minorHAnsi"/>
        </w:rPr>
        <w:t xml:space="preserve">er utformet slik </w:t>
      </w:r>
      <w:r w:rsidR="00781996" w:rsidRPr="00FA63A8">
        <w:rPr>
          <w:rFonts w:cstheme="minorHAnsi"/>
        </w:rPr>
        <w:t xml:space="preserve">at den gir kunden mulighet til å vurdere </w:t>
      </w:r>
      <w:r w:rsidR="00781996" w:rsidRPr="00044A22">
        <w:rPr>
          <w:rFonts w:cstheme="minorHAnsi"/>
        </w:rPr>
        <w:t>hvordan</w:t>
      </w:r>
      <w:r w:rsidR="00781996" w:rsidRPr="00FA63A8">
        <w:rPr>
          <w:rFonts w:cstheme="minorHAnsi"/>
        </w:rPr>
        <w:t xml:space="preserve"> tilbyder vil gjennomføre alle faser av prosjektet i praksis</w:t>
      </w:r>
      <w:r w:rsidR="00781996">
        <w:rPr>
          <w:rFonts w:cstheme="minorHAnsi"/>
        </w:rPr>
        <w:t>.</w:t>
      </w:r>
      <w:r w:rsidRPr="00044A22">
        <w:rPr>
          <w:rFonts w:cstheme="minorHAnsi"/>
        </w:rPr>
        <w:t xml:space="preserve"> Dette skal være tilbyderens plan for gjennomføring og ikke gjengivelse av oppdragsgivers beskrivelse av pr</w:t>
      </w:r>
      <w:r w:rsidR="008B16A4">
        <w:rPr>
          <w:rFonts w:cstheme="minorHAnsi"/>
        </w:rPr>
        <w:t>osjektets</w:t>
      </w:r>
      <w:r w:rsidRPr="00044A22">
        <w:rPr>
          <w:rFonts w:cstheme="minorHAnsi"/>
        </w:rPr>
        <w:t xml:space="preserve"> innhold. </w:t>
      </w:r>
    </w:p>
    <w:p w14:paraId="0A8E142A" w14:textId="77777777" w:rsidR="00B10F56" w:rsidRPr="00044A22" w:rsidRDefault="00B10F56" w:rsidP="00044A22">
      <w:pPr>
        <w:rPr>
          <w:bCs/>
        </w:rPr>
      </w:pPr>
    </w:p>
    <w:p w14:paraId="5F4FC1B6" w14:textId="0221B2DC" w:rsidR="00A05CD1" w:rsidRDefault="000B6F1D" w:rsidP="00F6340E">
      <w:pPr>
        <w:rPr>
          <w:rFonts w:cstheme="minorHAnsi"/>
        </w:rPr>
      </w:pPr>
      <w:r w:rsidRPr="008F2128">
        <w:rPr>
          <w:rFonts w:cstheme="minorHAnsi"/>
        </w:rPr>
        <w:t xml:space="preserve">Leverandøren skal i </w:t>
      </w:r>
      <w:r w:rsidR="00D276E5" w:rsidRPr="008F2128">
        <w:rPr>
          <w:rFonts w:cstheme="minorHAnsi"/>
        </w:rPr>
        <w:t xml:space="preserve">sin </w:t>
      </w:r>
      <w:r w:rsidRPr="008F2128">
        <w:rPr>
          <w:rFonts w:cstheme="minorHAnsi"/>
        </w:rPr>
        <w:t xml:space="preserve">løsningsspesifikasjon ta inn tabell 1 – </w:t>
      </w:r>
      <w:r w:rsidR="00D276E5" w:rsidRPr="008F2128">
        <w:rPr>
          <w:rFonts w:cstheme="minorHAnsi"/>
        </w:rPr>
        <w:t>"</w:t>
      </w:r>
      <w:r w:rsidRPr="008F2128">
        <w:rPr>
          <w:rFonts w:cstheme="minorHAnsi"/>
        </w:rPr>
        <w:t>Minstekrav i anskaffelsen</w:t>
      </w:r>
      <w:r w:rsidR="00D276E5" w:rsidRPr="008F2128">
        <w:rPr>
          <w:rFonts w:cstheme="minorHAnsi"/>
        </w:rPr>
        <w:t>"</w:t>
      </w:r>
      <w:r w:rsidRPr="008F2128">
        <w:rPr>
          <w:rFonts w:cstheme="minorHAnsi"/>
        </w:rPr>
        <w:t xml:space="preserve"> </w:t>
      </w:r>
      <w:r w:rsidR="002E2323" w:rsidRPr="008F2128">
        <w:rPr>
          <w:rFonts w:cstheme="minorHAnsi"/>
        </w:rPr>
        <w:t xml:space="preserve">fra Kundens beskrivelse av oppdraget, og </w:t>
      </w:r>
      <w:r w:rsidR="004E4518" w:rsidRPr="008F2128">
        <w:rPr>
          <w:rFonts w:cstheme="minorHAnsi"/>
        </w:rPr>
        <w:t xml:space="preserve">fylle inn om leverandøren kan oppfylle </w:t>
      </w:r>
      <w:r w:rsidR="002E2323" w:rsidRPr="008F2128">
        <w:rPr>
          <w:rFonts w:cstheme="minorHAnsi"/>
        </w:rPr>
        <w:t xml:space="preserve">minstekravene. </w:t>
      </w:r>
      <w:r w:rsidR="007822DF" w:rsidRPr="008F2128">
        <w:rPr>
          <w:rFonts w:cstheme="minorHAnsi"/>
        </w:rPr>
        <w:t>Det er viktig at tabellen inneholder nøyaktige henvisninger til hvor i tilbudet oppfyllelse av det enkelte minstekravet er omtalt.</w:t>
      </w:r>
      <w:r w:rsidR="007822DF">
        <w:rPr>
          <w:rFonts w:cstheme="minorHAnsi"/>
        </w:rPr>
        <w:t xml:space="preserve"> </w:t>
      </w:r>
    </w:p>
    <w:p w14:paraId="63517B5C" w14:textId="77777777" w:rsidR="002E2323" w:rsidRPr="00FA63A8" w:rsidRDefault="002E2323" w:rsidP="00F6340E">
      <w:pPr>
        <w:rPr>
          <w:rFonts w:cstheme="minorHAnsi"/>
        </w:rPr>
      </w:pPr>
    </w:p>
    <w:p w14:paraId="00F8B385" w14:textId="1D2B8DEB" w:rsidR="001A5868" w:rsidRDefault="00F96EB3" w:rsidP="008F2128">
      <w:pPr>
        <w:rPr>
          <w:rFonts w:cstheme="minorHAnsi"/>
        </w:rPr>
      </w:pPr>
      <w:r w:rsidRPr="00FA63A8">
        <w:rPr>
          <w:rFonts w:cstheme="minorHAnsi"/>
        </w:rPr>
        <w:lastRenderedPageBreak/>
        <w:t>Det må klart fremgå hvordan tilbyder sikrer høy kvalitet i alle ledd ved selve gjennomføring av oppdraget</w:t>
      </w:r>
      <w:r w:rsidR="00914EF8">
        <w:rPr>
          <w:rFonts w:cstheme="minorHAnsi"/>
        </w:rPr>
        <w:t>.</w:t>
      </w:r>
      <w:bookmarkStart w:id="0" w:name="_Toc7804231"/>
      <w:bookmarkEnd w:id="0"/>
    </w:p>
    <w:p w14:paraId="36BFE9E6" w14:textId="77777777" w:rsidR="008F2128" w:rsidRDefault="008F2128" w:rsidP="008F2128">
      <w:pPr>
        <w:rPr>
          <w:rFonts w:cstheme="minorHAnsi"/>
        </w:rPr>
      </w:pPr>
    </w:p>
    <w:p w14:paraId="75EDE365" w14:textId="77777777" w:rsidR="00BE2CFA" w:rsidRDefault="00BE2CFA" w:rsidP="00BE2CFA">
      <w:pPr>
        <w:rPr>
          <w:rFonts w:cstheme="minorHAnsi"/>
        </w:rPr>
      </w:pPr>
      <w:r>
        <w:rPr>
          <w:rFonts w:cstheme="minorHAnsi"/>
        </w:rPr>
        <w:t xml:space="preserve">Prosjektbeskrivelsen bør bla. beskrive strategi for litteratursøk og innhenting av informasjon, hvordan kunnskapsgrunnlaget skal gjennomgås og oppsummeres med vekt på funn som er relevant for norske forhold, og hvilke typer vurderinger som skal legges til grunn for valg av prøvetakingsstrategi i kartleggingsprosjektet. </w:t>
      </w:r>
    </w:p>
    <w:p w14:paraId="58DC9CC9" w14:textId="77777777" w:rsidR="003A53A2" w:rsidRDefault="003A53A2" w:rsidP="00BE2CFA">
      <w:pPr>
        <w:rPr>
          <w:rFonts w:cstheme="minorHAnsi"/>
        </w:rPr>
      </w:pPr>
    </w:p>
    <w:p w14:paraId="241B9F1B" w14:textId="00299441" w:rsidR="00F94BF5" w:rsidRDefault="00F94BF5" w:rsidP="00A93398">
      <w:pPr>
        <w:rPr>
          <w:rFonts w:cstheme="minorHAnsi"/>
        </w:rPr>
      </w:pPr>
      <w:r w:rsidRPr="00F94BF5">
        <w:rPr>
          <w:rFonts w:cstheme="minorHAnsi"/>
        </w:rPr>
        <w:t xml:space="preserve">I prosjektbeskrivelsen skal det også inngå en tidsplan for de ulike deloppgavene i prosjektet med oversikt over milepæler og perioder for gjennomføring av de ulike delene.  </w:t>
      </w:r>
    </w:p>
    <w:p w14:paraId="37F493FB" w14:textId="77777777" w:rsidR="008F2128" w:rsidRDefault="008F2128" w:rsidP="00A93398">
      <w:pPr>
        <w:rPr>
          <w:rFonts w:cstheme="minorHAnsi"/>
        </w:rPr>
      </w:pPr>
    </w:p>
    <w:p w14:paraId="507A130D" w14:textId="5A9CA481" w:rsidR="008F2128" w:rsidRDefault="008F2128" w:rsidP="00A93398">
      <w:pPr>
        <w:rPr>
          <w:rFonts w:cstheme="minorHAnsi"/>
        </w:rPr>
      </w:pPr>
      <w:r>
        <w:rPr>
          <w:rFonts w:cstheme="minorHAnsi"/>
        </w:rPr>
        <w:t xml:space="preserve">I prosjektbeskrivelsen bør tilbyder </w:t>
      </w:r>
      <w:r w:rsidR="005855D3" w:rsidRPr="006711DC">
        <w:rPr>
          <w:rFonts w:cstheme="minorHAnsi"/>
        </w:rPr>
        <w:t>beskrive hvordan man får gjennomført pro</w:t>
      </w:r>
      <w:r w:rsidR="005855D3">
        <w:rPr>
          <w:rFonts w:cstheme="minorHAnsi"/>
        </w:rPr>
        <w:t xml:space="preserve">sjektet </w:t>
      </w:r>
      <w:r w:rsidR="005855D3" w:rsidRPr="006711DC">
        <w:rPr>
          <w:rFonts w:cstheme="minorHAnsi"/>
        </w:rPr>
        <w:t xml:space="preserve">til planlagt tid dersom </w:t>
      </w:r>
      <w:r w:rsidR="005855D3">
        <w:rPr>
          <w:rFonts w:cstheme="minorHAnsi"/>
        </w:rPr>
        <w:t xml:space="preserve">tilbudte </w:t>
      </w:r>
      <w:r w:rsidR="005855D3" w:rsidRPr="006711DC">
        <w:rPr>
          <w:rFonts w:cstheme="minorHAnsi"/>
        </w:rPr>
        <w:t>personer går ut av prosjektet</w:t>
      </w:r>
      <w:r w:rsidR="005855D3">
        <w:rPr>
          <w:rFonts w:cstheme="minorHAnsi"/>
        </w:rPr>
        <w:t xml:space="preserve"> eller andre uforutsette hendelser inntreffer.</w:t>
      </w:r>
    </w:p>
    <w:p w14:paraId="18D7498E" w14:textId="77777777" w:rsidR="00AD70A9" w:rsidRDefault="00AD70A9" w:rsidP="00A93398">
      <w:pPr>
        <w:rPr>
          <w:rFonts w:cstheme="minorHAnsi"/>
        </w:rPr>
      </w:pPr>
    </w:p>
    <w:p w14:paraId="21AFFD8F" w14:textId="3F49F576" w:rsidR="00726462" w:rsidRDefault="00726462" w:rsidP="00F6340E">
      <w:r>
        <w:t xml:space="preserve">Prosjektbeskrivelsen legges ved som tilbudsvedlegg </w:t>
      </w:r>
      <w:r w:rsidR="008933E1">
        <w:t>1</w:t>
      </w:r>
      <w:r>
        <w:t xml:space="preserve">. </w:t>
      </w:r>
      <w:r w:rsidR="00444803">
        <w:t xml:space="preserve">Denne vil </w:t>
      </w:r>
      <w:r w:rsidR="00A924E7">
        <w:t xml:space="preserve">i kontraktfasen </w:t>
      </w:r>
      <w:r w:rsidR="00444803">
        <w:t>inngå som bilag 2 til kontrakt (</w:t>
      </w:r>
      <w:r w:rsidR="00F100C4">
        <w:t>Konsulentens spesifikasjon av oppdraget</w:t>
      </w:r>
      <w:r w:rsidR="00444803">
        <w:t xml:space="preserve">). </w:t>
      </w:r>
    </w:p>
    <w:p w14:paraId="75F6FC54" w14:textId="12C39D8B" w:rsidR="00377454" w:rsidRDefault="00377454" w:rsidP="00377454">
      <w:pPr>
        <w:spacing w:before="120"/>
      </w:pPr>
      <w:r>
        <w:t xml:space="preserve">Informasjon i Tilbudsvedlegg </w:t>
      </w:r>
      <w:r w:rsidR="008933E1">
        <w:t>1</w:t>
      </w:r>
      <w:r>
        <w:t xml:space="preserve"> vil bli brukt til å evaluere tildelingskriteriet "</w:t>
      </w:r>
      <w:r w:rsidR="004B6C16">
        <w:t>Løsningsforslag/o</w:t>
      </w:r>
      <w:r w:rsidR="00A151DA">
        <w:t>ppdragsforståelse</w:t>
      </w:r>
      <w:r w:rsidR="004B6C16">
        <w:t>".</w:t>
      </w:r>
    </w:p>
    <w:p w14:paraId="604F36D4" w14:textId="2BE8AEE9" w:rsidR="00F6340E" w:rsidRDefault="00F6340E" w:rsidP="00F6340E"/>
    <w:p w14:paraId="467ED96D" w14:textId="395118FC" w:rsidR="00184AC9" w:rsidRPr="00E20DFD" w:rsidRDefault="00E72EBF" w:rsidP="005A5F0C">
      <w:pPr>
        <w:pStyle w:val="Overskrift3"/>
      </w:pPr>
      <w:r>
        <w:t xml:space="preserve">Tilbudsvedlegg </w:t>
      </w:r>
      <w:r w:rsidR="008933E1">
        <w:t>2</w:t>
      </w:r>
      <w:r>
        <w:t xml:space="preserve"> – tilbudt personell</w:t>
      </w:r>
    </w:p>
    <w:p w14:paraId="603A994A" w14:textId="587923C1" w:rsidR="0095771C" w:rsidRPr="00BE29F4" w:rsidRDefault="00C81676" w:rsidP="0095771C">
      <w:pPr>
        <w:rPr>
          <w:rFonts w:cstheme="minorHAnsi"/>
          <w:u w:val="single"/>
        </w:rPr>
      </w:pPr>
      <w:r w:rsidRPr="00184AC9">
        <w:rPr>
          <w:rFonts w:cstheme="minorHAnsi"/>
        </w:rPr>
        <w:t xml:space="preserve">Tilbyder skal oppgi </w:t>
      </w:r>
      <w:r w:rsidR="00F76249">
        <w:rPr>
          <w:rFonts w:cstheme="minorHAnsi"/>
        </w:rPr>
        <w:t xml:space="preserve">en liste over tilbudt personell </w:t>
      </w:r>
      <w:r w:rsidR="005E7484">
        <w:rPr>
          <w:rFonts w:cstheme="minorHAnsi"/>
        </w:rPr>
        <w:t>og deres ansvarsområder</w:t>
      </w:r>
      <w:r w:rsidR="00BF7B49">
        <w:rPr>
          <w:rFonts w:cstheme="minorHAnsi"/>
        </w:rPr>
        <w:t xml:space="preserve"> </w:t>
      </w:r>
      <w:r w:rsidR="005E7484">
        <w:rPr>
          <w:rFonts w:cstheme="minorHAnsi"/>
        </w:rPr>
        <w:t>i prosjektet</w:t>
      </w:r>
      <w:r w:rsidR="00C51B96">
        <w:rPr>
          <w:rFonts w:cstheme="minorHAnsi"/>
        </w:rPr>
        <w:t>. Informasjonen fylles inn i</w:t>
      </w:r>
      <w:r w:rsidR="00C51B96" w:rsidRPr="00C51B96">
        <w:rPr>
          <w:rFonts w:cstheme="minorHAnsi"/>
          <w:b/>
          <w:bCs/>
        </w:rPr>
        <w:t xml:space="preserve"> </w:t>
      </w:r>
      <w:r w:rsidR="00C6242B" w:rsidRPr="00C51B96">
        <w:rPr>
          <w:rFonts w:cstheme="minorHAnsi"/>
          <w:b/>
          <w:bCs/>
        </w:rPr>
        <w:t xml:space="preserve">Tilbudsvedlegg </w:t>
      </w:r>
      <w:r w:rsidR="008933E1">
        <w:rPr>
          <w:rFonts w:cstheme="minorHAnsi"/>
          <w:b/>
          <w:bCs/>
        </w:rPr>
        <w:t>2</w:t>
      </w:r>
      <w:r w:rsidR="00D452C3">
        <w:rPr>
          <w:rFonts w:cstheme="minorHAnsi"/>
          <w:b/>
          <w:bCs/>
        </w:rPr>
        <w:t xml:space="preserve">. </w:t>
      </w:r>
      <w:r w:rsidR="0075371E" w:rsidRPr="0083045F">
        <w:rPr>
          <w:rFonts w:cstheme="minorHAnsi"/>
        </w:rPr>
        <w:t>Se instruksjoner i tilbudsvedlegget.</w:t>
      </w:r>
      <w:r w:rsidR="0075371E">
        <w:rPr>
          <w:rFonts w:cstheme="minorHAnsi"/>
        </w:rPr>
        <w:t xml:space="preserve"> </w:t>
      </w:r>
      <w:r w:rsidR="00857CB0">
        <w:rPr>
          <w:u w:val="single"/>
        </w:rPr>
        <w:t>Tilbudt personell</w:t>
      </w:r>
      <w:r w:rsidR="0095771C" w:rsidRPr="00BE29F4">
        <w:rPr>
          <w:u w:val="single"/>
        </w:rPr>
        <w:t xml:space="preserve"> vil kun få vurdert kompetansen på den</w:t>
      </w:r>
      <w:r w:rsidR="00B44F7A" w:rsidRPr="00BE29F4">
        <w:rPr>
          <w:u w:val="single"/>
        </w:rPr>
        <w:t>/de</w:t>
      </w:r>
      <w:r w:rsidR="0095771C" w:rsidRPr="00BE29F4">
        <w:rPr>
          <w:u w:val="single"/>
        </w:rPr>
        <w:t xml:space="preserve"> oppgaven</w:t>
      </w:r>
      <w:r w:rsidR="00AE38AF" w:rsidRPr="00BE29F4">
        <w:rPr>
          <w:u w:val="single"/>
        </w:rPr>
        <w:t>(</w:t>
      </w:r>
      <w:r w:rsidR="00B44F7A" w:rsidRPr="00BE29F4">
        <w:rPr>
          <w:u w:val="single"/>
        </w:rPr>
        <w:t>e</w:t>
      </w:r>
      <w:r w:rsidR="00AE38AF" w:rsidRPr="00BE29F4">
        <w:rPr>
          <w:u w:val="single"/>
        </w:rPr>
        <w:t>)</w:t>
      </w:r>
      <w:r w:rsidR="0095771C" w:rsidRPr="00BE29F4">
        <w:rPr>
          <w:u w:val="single"/>
        </w:rPr>
        <w:t xml:space="preserve"> de er satt opp til i</w:t>
      </w:r>
      <w:r w:rsidR="00B44F7A" w:rsidRPr="00BE29F4">
        <w:rPr>
          <w:u w:val="single"/>
        </w:rPr>
        <w:t xml:space="preserve"> tabell</w:t>
      </w:r>
      <w:r w:rsidR="00BD1735">
        <w:rPr>
          <w:u w:val="single"/>
        </w:rPr>
        <w:t>en.</w:t>
      </w:r>
    </w:p>
    <w:p w14:paraId="3B55DEBC" w14:textId="77777777" w:rsidR="004E6A23" w:rsidRDefault="004E6A23" w:rsidP="00184AC9"/>
    <w:p w14:paraId="3DE4D136" w14:textId="07F56A93" w:rsidR="00715430" w:rsidRPr="00184AC9" w:rsidRDefault="00715430" w:rsidP="00184AC9">
      <w:pPr>
        <w:rPr>
          <w:rFonts w:cstheme="minorHAnsi"/>
        </w:rPr>
      </w:pPr>
      <w:r>
        <w:t xml:space="preserve">Merk: </w:t>
      </w:r>
      <w:r w:rsidR="00387E20">
        <w:t xml:space="preserve">Tilbudt personell </w:t>
      </w:r>
      <w:r w:rsidRPr="00184AC9">
        <w:rPr>
          <w:rFonts w:cstheme="minorHAnsi"/>
        </w:rPr>
        <w:t xml:space="preserve">inkluderer også </w:t>
      </w:r>
      <w:r w:rsidR="00857CB0">
        <w:rPr>
          <w:rFonts w:cstheme="minorHAnsi"/>
        </w:rPr>
        <w:t xml:space="preserve">tilbudt personell hos </w:t>
      </w:r>
      <w:r w:rsidRPr="00184AC9">
        <w:rPr>
          <w:rFonts w:cstheme="minorHAnsi"/>
          <w:i/>
        </w:rPr>
        <w:t>underleverandører,</w:t>
      </w:r>
      <w:r w:rsidRPr="00184AC9">
        <w:rPr>
          <w:rFonts w:cstheme="minorHAnsi"/>
        </w:rPr>
        <w:t xml:space="preserve"> </w:t>
      </w:r>
    </w:p>
    <w:p w14:paraId="01F7CA01" w14:textId="34049AF9" w:rsidR="00521BFE" w:rsidRDefault="00521BFE" w:rsidP="00521BFE">
      <w:pPr>
        <w:spacing w:before="120"/>
      </w:pPr>
      <w:r>
        <w:t xml:space="preserve">Informasjon i </w:t>
      </w:r>
      <w:r w:rsidR="00A26F8B">
        <w:t xml:space="preserve">Tilbudsvedlegg </w:t>
      </w:r>
      <w:r w:rsidR="00BD1735">
        <w:t>2</w:t>
      </w:r>
      <w:r>
        <w:t xml:space="preserve"> vil bli brukt til å evaluere tildelingskriteriet "Kompetans</w:t>
      </w:r>
      <w:r w:rsidR="00A26F8B">
        <w:t>e</w:t>
      </w:r>
      <w:r>
        <w:t>/erfaring".</w:t>
      </w:r>
    </w:p>
    <w:p w14:paraId="3F276119" w14:textId="77777777" w:rsidR="00783DFB" w:rsidRDefault="00783DFB" w:rsidP="005E7484">
      <w:pPr>
        <w:pStyle w:val="Brdtekst"/>
        <w:rPr>
          <w:rFonts w:cstheme="minorHAnsi"/>
        </w:rPr>
      </w:pPr>
    </w:p>
    <w:p w14:paraId="78668803" w14:textId="495F8A89" w:rsidR="000E1F9A" w:rsidRPr="00E86842" w:rsidRDefault="00E72EBF" w:rsidP="005A5F0C">
      <w:pPr>
        <w:pStyle w:val="Overskrift3"/>
      </w:pPr>
      <w:r>
        <w:rPr>
          <w:rFonts w:cstheme="minorHAnsi"/>
        </w:rPr>
        <w:t xml:space="preserve">Tilbudsvedlegg </w:t>
      </w:r>
      <w:r w:rsidR="00BD1735">
        <w:rPr>
          <w:rFonts w:cstheme="minorHAnsi"/>
        </w:rPr>
        <w:t>3</w:t>
      </w:r>
      <w:r w:rsidR="000E1F9A">
        <w:rPr>
          <w:rFonts w:cstheme="minorHAnsi"/>
        </w:rPr>
        <w:t xml:space="preserve"> </w:t>
      </w:r>
      <w:r w:rsidR="003A6F97">
        <w:rPr>
          <w:rFonts w:cstheme="minorHAnsi"/>
        </w:rPr>
        <w:t>–</w:t>
      </w:r>
      <w:r w:rsidR="000E1F9A">
        <w:rPr>
          <w:rFonts w:cstheme="minorHAnsi"/>
        </w:rPr>
        <w:t xml:space="preserve"> </w:t>
      </w:r>
      <w:r w:rsidR="003A6F97">
        <w:rPr>
          <w:rFonts w:cstheme="minorHAnsi"/>
        </w:rPr>
        <w:t xml:space="preserve">CV og </w:t>
      </w:r>
      <w:r w:rsidR="003A6F97">
        <w:t>p</w:t>
      </w:r>
      <w:r w:rsidR="000E1F9A">
        <w:t xml:space="preserve">rosjekter for tilbudt </w:t>
      </w:r>
      <w:r w:rsidR="00BD1735">
        <w:t>personell</w:t>
      </w:r>
    </w:p>
    <w:p w14:paraId="42EF656F" w14:textId="3CED4885" w:rsidR="00857CB0" w:rsidRPr="00D452C3" w:rsidRDefault="00857CB0" w:rsidP="00857CB0">
      <w:pPr>
        <w:rPr>
          <w:rStyle w:val="Sterk"/>
          <w:rFonts w:eastAsiaTheme="majorEastAsia" w:cstheme="minorHAnsi"/>
          <w:b w:val="0"/>
          <w:bCs w:val="0"/>
        </w:rPr>
      </w:pPr>
      <w:r w:rsidRPr="00D452C3">
        <w:rPr>
          <w:rStyle w:val="Sterk"/>
          <w:rFonts w:eastAsiaTheme="majorEastAsia" w:cstheme="minorHAnsi"/>
          <w:b w:val="0"/>
          <w:bCs w:val="0"/>
        </w:rPr>
        <w:t xml:space="preserve">Tilbyder skal legge ved CV for </w:t>
      </w:r>
      <w:r>
        <w:rPr>
          <w:rStyle w:val="Sterk"/>
          <w:rFonts w:eastAsiaTheme="majorEastAsia" w:cstheme="minorHAnsi"/>
          <w:b w:val="0"/>
          <w:bCs w:val="0"/>
        </w:rPr>
        <w:t xml:space="preserve">alt </w:t>
      </w:r>
      <w:r w:rsidRPr="00D452C3">
        <w:rPr>
          <w:rStyle w:val="Sterk"/>
          <w:rFonts w:eastAsiaTheme="majorEastAsia" w:cstheme="minorHAnsi"/>
          <w:b w:val="0"/>
          <w:bCs w:val="0"/>
        </w:rPr>
        <w:t>tilbudt personell</w:t>
      </w:r>
      <w:r>
        <w:rPr>
          <w:rStyle w:val="Sterk"/>
          <w:rFonts w:eastAsiaTheme="majorEastAsia" w:cstheme="minorHAnsi"/>
          <w:b w:val="0"/>
          <w:bCs w:val="0"/>
        </w:rPr>
        <w:t xml:space="preserve"> som tilbyder oppgir i tilbudsvedlegg </w:t>
      </w:r>
      <w:r w:rsidR="00BD1735">
        <w:rPr>
          <w:rStyle w:val="Sterk"/>
          <w:rFonts w:eastAsiaTheme="majorEastAsia" w:cstheme="minorHAnsi"/>
          <w:b w:val="0"/>
          <w:bCs w:val="0"/>
        </w:rPr>
        <w:t>2</w:t>
      </w:r>
      <w:r>
        <w:rPr>
          <w:rStyle w:val="Sterk"/>
          <w:rFonts w:eastAsiaTheme="majorEastAsia" w:cstheme="minorHAnsi"/>
          <w:b w:val="0"/>
          <w:bCs w:val="0"/>
        </w:rPr>
        <w:t xml:space="preserve">. </w:t>
      </w:r>
      <w:r w:rsidRPr="00D452C3">
        <w:rPr>
          <w:rStyle w:val="Sterk"/>
          <w:rFonts w:eastAsiaTheme="majorEastAsia" w:cstheme="minorHAnsi"/>
          <w:b w:val="0"/>
          <w:bCs w:val="0"/>
        </w:rPr>
        <w:t>Dette gjelder også personell hos eventuelle underleverandører.</w:t>
      </w:r>
      <w:r>
        <w:rPr>
          <w:rStyle w:val="Sterk"/>
          <w:rFonts w:eastAsiaTheme="majorEastAsia" w:cstheme="minorHAnsi"/>
          <w:b w:val="0"/>
          <w:bCs w:val="0"/>
        </w:rPr>
        <w:t xml:space="preserve"> </w:t>
      </w:r>
    </w:p>
    <w:p w14:paraId="163DA94C" w14:textId="72E9AE10" w:rsidR="00CB1998" w:rsidRDefault="00857CB0" w:rsidP="007D0842">
      <w:pPr>
        <w:rPr>
          <w:rStyle w:val="Sterk"/>
          <w:rFonts w:cstheme="minorHAnsi"/>
          <w:b w:val="0"/>
          <w:bCs w:val="0"/>
        </w:rPr>
      </w:pPr>
      <w:r>
        <w:rPr>
          <w:rStyle w:val="Sterk"/>
          <w:rFonts w:cstheme="minorHAnsi"/>
          <w:b w:val="0"/>
          <w:bCs w:val="0"/>
        </w:rPr>
        <w:t xml:space="preserve"> </w:t>
      </w:r>
      <w:r w:rsidRPr="00D452C3">
        <w:rPr>
          <w:rStyle w:val="Sterk"/>
          <w:rFonts w:cstheme="minorHAnsi"/>
          <w:b w:val="0"/>
          <w:bCs w:val="0"/>
        </w:rPr>
        <w:br/>
      </w:r>
      <w:r w:rsidRPr="00BD1735">
        <w:rPr>
          <w:rStyle w:val="Sterk"/>
          <w:rFonts w:eastAsiaTheme="majorEastAsia" w:cstheme="minorHAnsi"/>
          <w:b w:val="0"/>
          <w:bCs w:val="0"/>
          <w:u w:val="single"/>
        </w:rPr>
        <w:t xml:space="preserve">CV skal utformes iht. "Mal for tilbudsvedlegg </w:t>
      </w:r>
      <w:r w:rsidR="00BD1735" w:rsidRPr="00BD1735">
        <w:rPr>
          <w:rStyle w:val="Sterk"/>
          <w:rFonts w:eastAsiaTheme="majorEastAsia" w:cstheme="minorHAnsi"/>
          <w:b w:val="0"/>
          <w:bCs w:val="0"/>
          <w:u w:val="single"/>
        </w:rPr>
        <w:t>3</w:t>
      </w:r>
      <w:r w:rsidRPr="00BD1735">
        <w:rPr>
          <w:rStyle w:val="Sterk"/>
          <w:rFonts w:eastAsiaTheme="majorEastAsia" w:cstheme="minorHAnsi"/>
          <w:b w:val="0"/>
          <w:bCs w:val="0"/>
          <w:u w:val="single"/>
        </w:rPr>
        <w:t xml:space="preserve"> – CV </w:t>
      </w:r>
      <w:r w:rsidR="00140FF8" w:rsidRPr="00BD1735">
        <w:rPr>
          <w:rStyle w:val="Sterk"/>
          <w:rFonts w:eastAsiaTheme="majorEastAsia" w:cstheme="minorHAnsi"/>
          <w:b w:val="0"/>
          <w:bCs w:val="0"/>
          <w:u w:val="single"/>
        </w:rPr>
        <w:t xml:space="preserve">og prosjekter </w:t>
      </w:r>
      <w:r w:rsidRPr="00BD1735">
        <w:rPr>
          <w:rStyle w:val="Sterk"/>
          <w:rFonts w:eastAsiaTheme="majorEastAsia" w:cstheme="minorHAnsi"/>
          <w:b w:val="0"/>
          <w:bCs w:val="0"/>
          <w:u w:val="single"/>
        </w:rPr>
        <w:t>for tilbudt personell".</w:t>
      </w:r>
      <w:r w:rsidRPr="00D452C3">
        <w:rPr>
          <w:rStyle w:val="Sterk"/>
          <w:rFonts w:cstheme="minorHAnsi"/>
          <w:b w:val="0"/>
          <w:bCs w:val="0"/>
        </w:rPr>
        <w:t xml:space="preserve"> Det er viktig å synliggjøre kompetanse som er relevant for oppdraget. </w:t>
      </w:r>
    </w:p>
    <w:p w14:paraId="200C0EBC" w14:textId="77777777" w:rsidR="00CB1998" w:rsidRDefault="00CB1998" w:rsidP="007D0842">
      <w:pPr>
        <w:rPr>
          <w:rStyle w:val="Sterk"/>
          <w:rFonts w:cstheme="minorHAnsi"/>
          <w:b w:val="0"/>
          <w:bCs w:val="0"/>
        </w:rPr>
      </w:pPr>
    </w:p>
    <w:p w14:paraId="57200361" w14:textId="2FE6E7CC" w:rsidR="007D0842" w:rsidRPr="000A5D87" w:rsidRDefault="00CB1998" w:rsidP="007D0842">
      <w:pPr>
        <w:rPr>
          <w:rStyle w:val="Sterk"/>
          <w:rFonts w:cstheme="minorHAnsi"/>
          <w:b w:val="0"/>
          <w:bCs w:val="0"/>
        </w:rPr>
      </w:pPr>
      <w:r>
        <w:rPr>
          <w:rStyle w:val="Sterk"/>
          <w:rFonts w:cstheme="minorHAnsi"/>
          <w:b w:val="0"/>
          <w:bCs w:val="0"/>
        </w:rPr>
        <w:t xml:space="preserve">Som del av CV skal tilbyder også gi </w:t>
      </w:r>
      <w:r w:rsidR="007D0842" w:rsidRPr="000A5D87">
        <w:rPr>
          <w:rStyle w:val="Sterk"/>
          <w:rFonts w:cstheme="minorHAnsi"/>
          <w:b w:val="0"/>
          <w:bCs w:val="0"/>
        </w:rPr>
        <w:t xml:space="preserve">informasjon </w:t>
      </w:r>
      <w:r w:rsidR="007D0842" w:rsidRPr="006F77B2">
        <w:rPr>
          <w:rStyle w:val="Sterk"/>
          <w:rFonts w:cstheme="minorHAnsi"/>
          <w:b w:val="0"/>
          <w:bCs w:val="0"/>
        </w:rPr>
        <w:t xml:space="preserve">om tilbudt </w:t>
      </w:r>
      <w:r w:rsidR="00917EDB" w:rsidRPr="006F77B2">
        <w:rPr>
          <w:rStyle w:val="Sterk"/>
          <w:rFonts w:cstheme="minorHAnsi"/>
          <w:b w:val="0"/>
          <w:bCs w:val="0"/>
        </w:rPr>
        <w:t xml:space="preserve">personell sin </w:t>
      </w:r>
      <w:r w:rsidR="007D0842" w:rsidRPr="006F77B2">
        <w:rPr>
          <w:rStyle w:val="Sterk"/>
          <w:rFonts w:cstheme="minorHAnsi"/>
          <w:b w:val="0"/>
          <w:bCs w:val="0"/>
        </w:rPr>
        <w:t>deltagelse</w:t>
      </w:r>
      <w:r w:rsidR="007D0842" w:rsidRPr="00DA5FE2">
        <w:rPr>
          <w:rStyle w:val="Sterk"/>
          <w:rFonts w:cstheme="minorHAnsi"/>
          <w:b w:val="0"/>
          <w:bCs w:val="0"/>
        </w:rPr>
        <w:t xml:space="preserve"> i lignende prosjekter de siste 10 årene. Det skal </w:t>
      </w:r>
      <w:r w:rsidR="007D0842" w:rsidRPr="00DA5FE2">
        <w:rPr>
          <w:rStyle w:val="Sterk"/>
          <w:rFonts w:cstheme="minorHAnsi"/>
          <w:b w:val="0"/>
          <w:bCs w:val="0"/>
          <w:u w:val="single"/>
        </w:rPr>
        <w:t>maksimalt oppgis 3 prosjekter</w:t>
      </w:r>
      <w:r w:rsidR="007D0842" w:rsidRPr="000A5D87">
        <w:rPr>
          <w:rStyle w:val="Sterk"/>
          <w:rFonts w:cstheme="minorHAnsi"/>
          <w:b w:val="0"/>
          <w:bCs w:val="0"/>
          <w:u w:val="single"/>
        </w:rPr>
        <w:t xml:space="preserve"> pr person. Prosjekter ut over dette tas ikke med i evalueringen.</w:t>
      </w:r>
    </w:p>
    <w:p w14:paraId="022E8193" w14:textId="77777777" w:rsidR="007D0842" w:rsidRPr="000A5D87" w:rsidRDefault="007D0842" w:rsidP="007D0842">
      <w:pPr>
        <w:rPr>
          <w:rStyle w:val="Sterk"/>
          <w:rFonts w:cstheme="minorHAnsi"/>
          <w:b w:val="0"/>
          <w:bCs w:val="0"/>
        </w:rPr>
      </w:pPr>
    </w:p>
    <w:p w14:paraId="75131AA7" w14:textId="1D8564D3" w:rsidR="00857CB0" w:rsidRPr="00857BAB" w:rsidRDefault="007D0842" w:rsidP="00857CB0">
      <w:pPr>
        <w:rPr>
          <w:rStyle w:val="Sterk"/>
          <w:rFonts w:eastAsiaTheme="majorEastAsia" w:cstheme="minorHAnsi"/>
          <w:b w:val="0"/>
          <w:bCs w:val="0"/>
        </w:rPr>
      </w:pPr>
      <w:r w:rsidRPr="000A5D87">
        <w:rPr>
          <w:rStyle w:val="Sterk"/>
          <w:rFonts w:cstheme="minorHAnsi"/>
          <w:b w:val="0"/>
          <w:bCs w:val="0"/>
        </w:rPr>
        <w:t>Det er særlig viktig å beskrive utførte oppgaver i tidligere prosjekter som er relevante for de oppgavene som den aktuelle personen skal utføre i de</w:t>
      </w:r>
      <w:r>
        <w:rPr>
          <w:rStyle w:val="Sterk"/>
          <w:rFonts w:cstheme="minorHAnsi"/>
          <w:b w:val="0"/>
          <w:bCs w:val="0"/>
        </w:rPr>
        <w:t>tte oppdraget.</w:t>
      </w:r>
      <w:r w:rsidRPr="000A5D87">
        <w:rPr>
          <w:rStyle w:val="Sterk"/>
          <w:rFonts w:cstheme="minorHAnsi"/>
          <w:b w:val="0"/>
          <w:bCs w:val="0"/>
        </w:rPr>
        <w:t xml:space="preserve"> </w:t>
      </w:r>
    </w:p>
    <w:p w14:paraId="78F275DF" w14:textId="77777777" w:rsidR="00857CB0" w:rsidRDefault="00857CB0" w:rsidP="00857CB0">
      <w:pPr>
        <w:rPr>
          <w:rStyle w:val="Sterk"/>
          <w:rFonts w:cstheme="minorHAnsi"/>
          <w:b w:val="0"/>
          <w:bCs w:val="0"/>
        </w:rPr>
      </w:pPr>
    </w:p>
    <w:p w14:paraId="08A0D9EF" w14:textId="0C3D7997" w:rsidR="00857CB0" w:rsidRPr="00D452C3" w:rsidRDefault="00857CB0" w:rsidP="00857CB0">
      <w:pPr>
        <w:rPr>
          <w:rStyle w:val="Sterk"/>
          <w:rFonts w:cstheme="minorHAnsi"/>
          <w:b w:val="0"/>
          <w:bCs w:val="0"/>
        </w:rPr>
      </w:pPr>
      <w:r w:rsidRPr="00D7523F">
        <w:rPr>
          <w:rStyle w:val="Sterk"/>
          <w:rFonts w:cstheme="minorHAnsi"/>
          <w:b w:val="0"/>
          <w:bCs w:val="0"/>
          <w:u w:val="single"/>
        </w:rPr>
        <w:lastRenderedPageBreak/>
        <w:t xml:space="preserve">Alle </w:t>
      </w:r>
      <w:proofErr w:type="spellStart"/>
      <w:r w:rsidRPr="00D7523F">
        <w:rPr>
          <w:rStyle w:val="Sterk"/>
          <w:rFonts w:cstheme="minorHAnsi"/>
          <w:b w:val="0"/>
          <w:bCs w:val="0"/>
          <w:u w:val="single"/>
        </w:rPr>
        <w:t>CV'er</w:t>
      </w:r>
      <w:proofErr w:type="spellEnd"/>
      <w:r w:rsidRPr="00D7523F">
        <w:rPr>
          <w:rStyle w:val="Sterk"/>
          <w:rFonts w:cstheme="minorHAnsi"/>
          <w:b w:val="0"/>
          <w:bCs w:val="0"/>
          <w:u w:val="single"/>
        </w:rPr>
        <w:t xml:space="preserve"> skal samles i ett dokumen</w:t>
      </w:r>
      <w:r>
        <w:rPr>
          <w:rStyle w:val="Sterk"/>
          <w:rFonts w:cstheme="minorHAnsi"/>
          <w:b w:val="0"/>
          <w:bCs w:val="0"/>
        </w:rPr>
        <w:t>t og lever</w:t>
      </w:r>
      <w:r w:rsidR="00E5070D">
        <w:rPr>
          <w:rStyle w:val="Sterk"/>
          <w:rFonts w:cstheme="minorHAnsi"/>
          <w:b w:val="0"/>
          <w:bCs w:val="0"/>
        </w:rPr>
        <w:t>e</w:t>
      </w:r>
      <w:r>
        <w:rPr>
          <w:rStyle w:val="Sterk"/>
          <w:rFonts w:cstheme="minorHAnsi"/>
          <w:b w:val="0"/>
          <w:bCs w:val="0"/>
        </w:rPr>
        <w:t xml:space="preserve">s som </w:t>
      </w:r>
      <w:r w:rsidRPr="003A7AE9">
        <w:rPr>
          <w:rStyle w:val="Sterk"/>
          <w:rFonts w:cstheme="minorHAnsi"/>
        </w:rPr>
        <w:t xml:space="preserve">Tilbudsvedlegg </w:t>
      </w:r>
      <w:r w:rsidR="00D61F9A">
        <w:rPr>
          <w:rStyle w:val="Sterk"/>
          <w:rFonts w:cstheme="minorHAnsi"/>
        </w:rPr>
        <w:t>3</w:t>
      </w:r>
      <w:r w:rsidRPr="003A7AE9">
        <w:rPr>
          <w:rStyle w:val="Sterk"/>
          <w:rFonts w:cstheme="minorHAnsi"/>
        </w:rPr>
        <w:t>.</w:t>
      </w:r>
      <w:r>
        <w:rPr>
          <w:rStyle w:val="Sterk"/>
          <w:rFonts w:cstheme="minorHAnsi"/>
          <w:b w:val="0"/>
          <w:bCs w:val="0"/>
        </w:rPr>
        <w:t xml:space="preserve">  </w:t>
      </w:r>
    </w:p>
    <w:p w14:paraId="1DD56B49" w14:textId="3BD3B04C" w:rsidR="00857CB0" w:rsidRDefault="00857CB0" w:rsidP="00857CB0">
      <w:pPr>
        <w:spacing w:before="120"/>
      </w:pPr>
      <w:r>
        <w:t xml:space="preserve">Informasjon i Tilbudsvedlegg </w:t>
      </w:r>
      <w:r w:rsidR="00D61F9A">
        <w:t>3</w:t>
      </w:r>
      <w:r>
        <w:t xml:space="preserve"> vil bli brukt til å evaluere tildelingskriteriet "Kompetanse/erfaring".</w:t>
      </w:r>
    </w:p>
    <w:p w14:paraId="1C514313" w14:textId="77777777" w:rsidR="003A6F97" w:rsidRDefault="003A6F97" w:rsidP="00A3768A">
      <w:pPr>
        <w:rPr>
          <w:rStyle w:val="Sterk"/>
          <w:rFonts w:cstheme="minorHAnsi"/>
          <w:b w:val="0"/>
          <w:bCs w:val="0"/>
        </w:rPr>
      </w:pPr>
    </w:p>
    <w:p w14:paraId="32E777B3" w14:textId="6D3F1B51" w:rsidR="00C16539" w:rsidRPr="00277E70" w:rsidRDefault="00C16539" w:rsidP="00277E70">
      <w:pPr>
        <w:pStyle w:val="Overskrift3"/>
      </w:pPr>
      <w:r w:rsidRPr="00857BAB">
        <w:t xml:space="preserve">Tilbudsvedlegg </w:t>
      </w:r>
      <w:r w:rsidR="00D61F9A">
        <w:t>4</w:t>
      </w:r>
      <w:r w:rsidRPr="00857BAB">
        <w:t xml:space="preserve"> – Pris</w:t>
      </w:r>
      <w:r w:rsidR="00B11FA5">
        <w:t xml:space="preserve"> og omfang</w:t>
      </w:r>
    </w:p>
    <w:p w14:paraId="7AFD97EA" w14:textId="5B6A9E77" w:rsidR="00106A07" w:rsidRDefault="00C16539" w:rsidP="00521BFE">
      <w:pPr>
        <w:spacing w:after="120"/>
        <w:rPr>
          <w:rFonts w:cstheme="minorHAnsi"/>
        </w:rPr>
      </w:pPr>
      <w:r>
        <w:rPr>
          <w:rFonts w:cstheme="minorHAnsi"/>
        </w:rPr>
        <w:t xml:space="preserve">Tilbyder skal </w:t>
      </w:r>
      <w:r w:rsidR="00106A07">
        <w:rPr>
          <w:rFonts w:cstheme="minorHAnsi"/>
        </w:rPr>
        <w:t xml:space="preserve">i </w:t>
      </w:r>
      <w:r w:rsidR="00106A07" w:rsidRPr="00B01498">
        <w:rPr>
          <w:rFonts w:cstheme="minorHAnsi"/>
          <w:b/>
          <w:bCs/>
        </w:rPr>
        <w:t xml:space="preserve">Tilbudsvedlegg </w:t>
      </w:r>
      <w:r w:rsidR="00D61F9A">
        <w:rPr>
          <w:rFonts w:cstheme="minorHAnsi"/>
          <w:b/>
          <w:bCs/>
        </w:rPr>
        <w:t>4</w:t>
      </w:r>
      <w:r w:rsidR="00106A07">
        <w:rPr>
          <w:rFonts w:cstheme="minorHAnsi"/>
        </w:rPr>
        <w:t xml:space="preserve"> oppgi </w:t>
      </w:r>
      <w:r w:rsidR="003A53A2">
        <w:rPr>
          <w:rFonts w:cstheme="minorHAnsi"/>
        </w:rPr>
        <w:t xml:space="preserve">totalt </w:t>
      </w:r>
      <w:r w:rsidR="00710B6A">
        <w:rPr>
          <w:rFonts w:cstheme="minorHAnsi"/>
        </w:rPr>
        <w:t>antall timer som tilbys innenfor den økonomiske rammen</w:t>
      </w:r>
      <w:r w:rsidR="00770280">
        <w:rPr>
          <w:rFonts w:cstheme="minorHAnsi"/>
        </w:rPr>
        <w:t xml:space="preserve"> til oppdraget.</w:t>
      </w:r>
      <w:r w:rsidR="00106A07">
        <w:rPr>
          <w:rFonts w:cstheme="minorHAnsi"/>
        </w:rPr>
        <w:t xml:space="preserve"> </w:t>
      </w:r>
      <w:r w:rsidR="006B7459" w:rsidRPr="006B7459">
        <w:rPr>
          <w:rFonts w:cstheme="minorHAnsi"/>
        </w:rPr>
        <w:t>Timetallet skal baseres på timer oppgitt i tilbudsvedlegg 2 - Tilbudt personell.</w:t>
      </w:r>
      <w:r w:rsidR="0076400A">
        <w:rPr>
          <w:rFonts w:cstheme="minorHAnsi"/>
        </w:rPr>
        <w:t xml:space="preserve"> </w:t>
      </w:r>
      <w:r w:rsidR="009E4028">
        <w:rPr>
          <w:rFonts w:cstheme="minorHAnsi"/>
        </w:rPr>
        <w:t xml:space="preserve">Basert på oppgitt timetall blir gjennomsnittlig timepris beregnet. </w:t>
      </w:r>
      <w:r w:rsidR="00DD7FB7" w:rsidRPr="0083045F">
        <w:rPr>
          <w:rFonts w:cstheme="minorHAnsi"/>
        </w:rPr>
        <w:t>Se instruksjoner i tilbudsvedlegget</w:t>
      </w:r>
      <w:r w:rsidR="00DD7FB7">
        <w:rPr>
          <w:rFonts w:cstheme="minorHAnsi"/>
        </w:rPr>
        <w:t xml:space="preserve">. </w:t>
      </w:r>
    </w:p>
    <w:p w14:paraId="2C1CD7E3" w14:textId="72F49B4D" w:rsidR="00106A07" w:rsidRPr="006711DC" w:rsidRDefault="00106A07" w:rsidP="009D1F4D">
      <w:pPr>
        <w:spacing w:after="120" w:line="240" w:lineRule="auto"/>
        <w:rPr>
          <w:rFonts w:cstheme="minorHAnsi"/>
        </w:rPr>
      </w:pPr>
      <w:r>
        <w:rPr>
          <w:rFonts w:cstheme="minorHAnsi"/>
        </w:rPr>
        <w:t>Tilbudsvedlegget skal leveres i Excel-format</w:t>
      </w:r>
    </w:p>
    <w:p w14:paraId="52050A18" w14:textId="3393B231" w:rsidR="009D1F4D" w:rsidRDefault="009D1F4D" w:rsidP="00AF0042">
      <w:r>
        <w:t xml:space="preserve">Informasjon i </w:t>
      </w:r>
      <w:r w:rsidR="00EF3FF6">
        <w:t>T</w:t>
      </w:r>
      <w:r>
        <w:t>ilbudsvedlegg</w:t>
      </w:r>
      <w:r w:rsidR="00EF3FF6">
        <w:t xml:space="preserve"> </w:t>
      </w:r>
      <w:r w:rsidR="00D61F9A">
        <w:t>4</w:t>
      </w:r>
      <w:r>
        <w:t xml:space="preserve"> vil bli brukt til å evaluere tildelingskriteriet "</w:t>
      </w:r>
      <w:r w:rsidR="00412915">
        <w:t>Pris og omfang".</w:t>
      </w:r>
    </w:p>
    <w:p w14:paraId="00D5EE59" w14:textId="5AC9EE0F" w:rsidR="00412915" w:rsidRDefault="00C16733" w:rsidP="00C16733">
      <w:r>
        <w:t>Tilbyder med lavest gjennomsnittlig timepris får maksimal score (10 poeng) på kriteriet.</w:t>
      </w:r>
    </w:p>
    <w:p w14:paraId="786F6E6C" w14:textId="77777777" w:rsidR="00C16733" w:rsidRDefault="00C16733" w:rsidP="00C16733"/>
    <w:p w14:paraId="386FB5AB" w14:textId="34E43563" w:rsidR="003673EC" w:rsidRDefault="003673EC" w:rsidP="00CF0228">
      <w:pPr>
        <w:pStyle w:val="Overskrift3"/>
      </w:pPr>
      <w:r>
        <w:t xml:space="preserve">Tilbudsvedlegg </w:t>
      </w:r>
      <w:r w:rsidR="00E319B7">
        <w:t>5</w:t>
      </w:r>
      <w:r>
        <w:t xml:space="preserve"> </w:t>
      </w:r>
      <w:r w:rsidR="00CF0228">
        <w:t>–</w:t>
      </w:r>
      <w:r>
        <w:t xml:space="preserve"> </w:t>
      </w:r>
      <w:r w:rsidR="00CF0228">
        <w:t>Taushetspliktige opplysninger</w:t>
      </w:r>
    </w:p>
    <w:p w14:paraId="7BDC88B1" w14:textId="4AA36A8D" w:rsidR="00F776E6" w:rsidRDefault="00105AE7" w:rsidP="00F776E6">
      <w:r w:rsidRPr="00105AE7">
        <w:t>Tilbyderen kan levere en versjon av tilbudet der deler er sladdet. Skjema for taushetspliktige opplysninger skal da fylles ut og leveres sammen med tilbudet</w:t>
      </w:r>
      <w:r w:rsidR="00533649">
        <w:t xml:space="preserve"> som tilbudsvedlegg </w:t>
      </w:r>
      <w:r w:rsidR="00412915">
        <w:t>5</w:t>
      </w:r>
      <w:r w:rsidR="00533649">
        <w:t xml:space="preserve">. </w:t>
      </w:r>
    </w:p>
    <w:p w14:paraId="6055EC5E" w14:textId="5D3BE27A" w:rsidR="00F776E6" w:rsidRPr="00F776E6" w:rsidRDefault="00F776E6" w:rsidP="00521BFE">
      <w:pPr>
        <w:spacing w:before="120" w:after="120"/>
      </w:pPr>
    </w:p>
    <w:sectPr w:rsidR="00F776E6" w:rsidRPr="00F776E6" w:rsidSect="004009C4">
      <w:headerReference w:type="default" r:id="rId12"/>
      <w:footerReference w:type="default" r:id="rId13"/>
      <w:headerReference w:type="first" r:id="rId14"/>
      <w:footerReference w:type="first" r:id="rId15"/>
      <w:pgSz w:w="11906" w:h="16838" w:code="9"/>
      <w:pgMar w:top="2552" w:right="1418" w:bottom="1701" w:left="1418" w:header="510" w:footer="675"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37BD8" w14:textId="77777777" w:rsidR="006B5051" w:rsidRDefault="006B5051" w:rsidP="00D57883">
      <w:r>
        <w:separator/>
      </w:r>
    </w:p>
  </w:endnote>
  <w:endnote w:type="continuationSeparator" w:id="0">
    <w:p w14:paraId="37592454" w14:textId="77777777" w:rsidR="006B5051" w:rsidRDefault="006B5051" w:rsidP="00D57883">
      <w:r>
        <w:continuationSeparator/>
      </w:r>
    </w:p>
  </w:endnote>
  <w:endnote w:type="continuationNotice" w:id="1">
    <w:p w14:paraId="5BE25936" w14:textId="77777777" w:rsidR="006B5051" w:rsidRDefault="006B505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26AD9" w14:textId="77777777" w:rsidR="000A34C4" w:rsidRPr="00DA5D4D" w:rsidRDefault="00DA5D4D" w:rsidP="00DA5D4D">
    <w:pPr>
      <w:pStyle w:val="Bunntekst"/>
      <w:jc w:val="center"/>
    </w:pPr>
    <w:r w:rsidRPr="00DA5D4D">
      <w:t xml:space="preserve">Side </w:t>
    </w:r>
    <w:r w:rsidR="0003664E">
      <w:fldChar w:fldCharType="begin"/>
    </w:r>
    <w:r w:rsidR="0003664E">
      <w:instrText xml:space="preserve"> PAGE   \* MERGEFORMAT </w:instrText>
    </w:r>
    <w:r w:rsidR="0003664E">
      <w:fldChar w:fldCharType="separate"/>
    </w:r>
    <w:r w:rsidR="0003664E">
      <w:rPr>
        <w:noProof/>
      </w:rPr>
      <w:t>2</w:t>
    </w:r>
    <w:r w:rsidR="0003664E">
      <w:fldChar w:fldCharType="end"/>
    </w:r>
    <w:r w:rsidRPr="00DA5D4D">
      <w:t xml:space="preserve"> av </w:t>
    </w:r>
    <w:fldSimple w:instr=" NUMPAGES   \* MERGEFORMAT ">
      <w:r w:rsidR="0003664E">
        <w:rPr>
          <w:noProof/>
        </w:rP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529E3" w14:textId="77777777" w:rsidR="006469E3" w:rsidRPr="00D80919" w:rsidRDefault="00D80919" w:rsidP="00DA5D4D">
    <w:pPr>
      <w:pStyle w:val="Bunntekst"/>
    </w:pPr>
    <w:r w:rsidRPr="00D80919">
      <w:t xml:space="preserve">Side </w:t>
    </w:r>
    <w:r>
      <w:fldChar w:fldCharType="begin"/>
    </w:r>
    <w:r>
      <w:instrText xml:space="preserve"> PAGE   \* MERGEFORMAT </w:instrText>
    </w:r>
    <w:r>
      <w:fldChar w:fldCharType="separate"/>
    </w:r>
    <w:r>
      <w:rPr>
        <w:noProof/>
      </w:rPr>
      <w:t>1</w:t>
    </w:r>
    <w:r>
      <w:fldChar w:fldCharType="end"/>
    </w:r>
    <w:r w:rsidRPr="00D80919">
      <w:t xml:space="preserve"> av </w:t>
    </w:r>
    <w:fldSimple w:instr=" NUMPAGES   \* MERGEFORMAT ">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17D07" w14:textId="77777777" w:rsidR="006B5051" w:rsidRDefault="006B5051" w:rsidP="00D57883">
      <w:r>
        <w:separator/>
      </w:r>
    </w:p>
  </w:footnote>
  <w:footnote w:type="continuationSeparator" w:id="0">
    <w:p w14:paraId="1FCFC273" w14:textId="77777777" w:rsidR="006B5051" w:rsidRDefault="006B5051" w:rsidP="00D57883">
      <w:r>
        <w:continuationSeparator/>
      </w:r>
    </w:p>
  </w:footnote>
  <w:footnote w:type="continuationNotice" w:id="1">
    <w:p w14:paraId="0333B87C" w14:textId="77777777" w:rsidR="006B5051" w:rsidRDefault="006B505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902FD" w14:textId="11A18919" w:rsidR="00CA7CCB" w:rsidRDefault="009675F1" w:rsidP="004009C4">
    <w:pPr>
      <w:pStyle w:val="Topptekst"/>
      <w:tabs>
        <w:tab w:val="clear" w:pos="9072"/>
        <w:tab w:val="right" w:pos="8791"/>
      </w:tabs>
      <w:ind w:right="279"/>
      <w:rPr>
        <w:b w:val="0"/>
        <w:color w:val="000000" w:themeColor="text1"/>
      </w:rPr>
    </w:pPr>
    <w:r w:rsidRPr="000D460B">
      <w:rPr>
        <w:b w:val="0"/>
        <w:noProof/>
        <w:color w:val="000000" w:themeColor="text1"/>
      </w:rPr>
      <w:drawing>
        <wp:anchor distT="0" distB="0" distL="114300" distR="114300" simplePos="0" relativeHeight="251658240" behindDoc="0" locked="0" layoutInCell="1" allowOverlap="1" wp14:anchorId="022AF543" wp14:editId="450FAC50">
          <wp:simplePos x="0" y="0"/>
          <wp:positionH relativeFrom="margin">
            <wp:posOffset>-122555</wp:posOffset>
          </wp:positionH>
          <wp:positionV relativeFrom="page">
            <wp:posOffset>407035</wp:posOffset>
          </wp:positionV>
          <wp:extent cx="1569600" cy="644400"/>
          <wp:effectExtent l="0" t="0" r="0" b="0"/>
          <wp:wrapNone/>
          <wp:docPr id="2" name="Logo"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descr="Et bilde som inneholder tekst&#10;&#10;Automatisk generert beskrivelse"/>
                  <pic:cNvPicPr/>
                </pic:nvPicPr>
                <pic:blipFill>
                  <a:blip r:embed="rId1"/>
                  <a:stretch>
                    <a:fillRect/>
                  </a:stretch>
                </pic:blipFill>
                <pic:spPr>
                  <a:xfrm>
                    <a:off x="0" y="0"/>
                    <a:ext cx="1569600" cy="644400"/>
                  </a:xfrm>
                  <a:prstGeom prst="rect">
                    <a:avLst/>
                  </a:prstGeom>
                </pic:spPr>
              </pic:pic>
            </a:graphicData>
          </a:graphic>
          <wp14:sizeRelH relativeFrom="margin">
            <wp14:pctWidth>0</wp14:pctWidth>
          </wp14:sizeRelH>
          <wp14:sizeRelV relativeFrom="margin">
            <wp14:pctHeight>0</wp14:pctHeight>
          </wp14:sizeRelV>
        </wp:anchor>
      </w:drawing>
    </w:r>
    <w:r w:rsidR="00EF756C" w:rsidRPr="00EF756C">
      <w:t xml:space="preserve"> </w:t>
    </w:r>
    <w:r w:rsidR="00EF756C" w:rsidRPr="00EF756C">
      <w:rPr>
        <w:b w:val="0"/>
        <w:color w:val="000000" w:themeColor="text1"/>
      </w:rPr>
      <w:t>Kunnskapsoppsummering og forslag til opplegg for kartlegging av plast i jord</w:t>
    </w:r>
  </w:p>
  <w:p w14:paraId="0CE74CBC" w14:textId="13ECC9C0" w:rsidR="00310C57" w:rsidRPr="000D460B" w:rsidRDefault="00000000" w:rsidP="004009C4">
    <w:pPr>
      <w:pStyle w:val="Topptekst"/>
      <w:tabs>
        <w:tab w:val="clear" w:pos="9072"/>
        <w:tab w:val="right" w:pos="8791"/>
      </w:tabs>
      <w:ind w:right="279"/>
      <w:rPr>
        <w:b w:val="0"/>
        <w:color w:val="000000" w:themeColor="text1"/>
      </w:rPr>
    </w:pPr>
    <w:sdt>
      <w:sdtPr>
        <w:rPr>
          <w:b w:val="0"/>
          <w:color w:val="000000" w:themeColor="text1"/>
        </w:rPr>
        <w:alias w:val="Tittel"/>
        <w:tag w:val=""/>
        <w:id w:val="-1881384557"/>
        <w:placeholder>
          <w:docPart w:val="0ED0380BCDC549BEBA61E9A7B3C2CA83"/>
        </w:placeholder>
        <w:dataBinding w:prefixMappings="xmlns:ns0='http://purl.org/dc/elements/1.1/' xmlns:ns1='http://schemas.openxmlformats.org/package/2006/metadata/core-properties' " w:xpath="/ns1:coreProperties[1]/ns0:title[1]" w:storeItemID="{6C3C8BC8-F283-45AE-878A-BAB7291924A1}"/>
        <w:text/>
      </w:sdtPr>
      <w:sdtContent>
        <w:r w:rsidR="00B25D85">
          <w:rPr>
            <w:b w:val="0"/>
            <w:color w:val="000000" w:themeColor="text1"/>
          </w:rPr>
          <w:t>Veiledning til utf</w:t>
        </w:r>
        <w:r w:rsidR="000720F5">
          <w:rPr>
            <w:b w:val="0"/>
            <w:color w:val="000000" w:themeColor="text1"/>
          </w:rPr>
          <w:t>orming</w:t>
        </w:r>
        <w:r w:rsidR="00B25D85">
          <w:rPr>
            <w:b w:val="0"/>
            <w:color w:val="000000" w:themeColor="text1"/>
          </w:rPr>
          <w:t xml:space="preserve"> av tilbud</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6ABA1" w14:textId="77777777" w:rsidR="00EF756C" w:rsidRDefault="00EF756C" w:rsidP="00D57883">
    <w:pPr>
      <w:pStyle w:val="Topptekst"/>
    </w:pPr>
    <w:r w:rsidRPr="00F115C2">
      <w:rPr>
        <w:noProof/>
        <w:color w:val="000000" w:themeColor="text1"/>
      </w:rPr>
      <w:t>Kunnskapsoppsummering og forslag til opplegg for kartlegging av plast i jord</w:t>
    </w:r>
    <w:r>
      <w:t xml:space="preserve"> </w:t>
    </w:r>
  </w:p>
  <w:p w14:paraId="0CDA676B" w14:textId="08C07F77" w:rsidR="00B25D85" w:rsidRDefault="00B25D85" w:rsidP="00D57883">
    <w:pPr>
      <w:pStyle w:val="Topptekst"/>
    </w:pPr>
    <w:r>
      <w:t>Veiledning til utf</w:t>
    </w:r>
    <w:r w:rsidR="000720F5">
      <w:t>orming</w:t>
    </w:r>
    <w:r>
      <w:t xml:space="preserve"> av tilbud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1826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082D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7019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B665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549B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586F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EA25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B4A0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0C3CEA"/>
    <w:lvl w:ilvl="0">
      <w:start w:val="1"/>
      <w:numFmt w:val="decimal"/>
      <w:lvlText w:val="%1."/>
      <w:lvlJc w:val="left"/>
      <w:pPr>
        <w:tabs>
          <w:tab w:val="num" w:pos="360"/>
        </w:tabs>
        <w:ind w:left="360" w:hanging="360"/>
      </w:pPr>
    </w:lvl>
  </w:abstractNum>
  <w:abstractNum w:abstractNumId="9" w15:restartNumberingAfterBreak="0">
    <w:nsid w:val="131548C2"/>
    <w:multiLevelType w:val="multilevel"/>
    <w:tmpl w:val="FACAA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F95816"/>
    <w:multiLevelType w:val="hybridMultilevel"/>
    <w:tmpl w:val="06AC31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62E6320"/>
    <w:multiLevelType w:val="hybridMultilevel"/>
    <w:tmpl w:val="F8A692FC"/>
    <w:lvl w:ilvl="0" w:tplc="295ACE74">
      <w:start w:val="1"/>
      <w:numFmt w:val="bullet"/>
      <w:lvlText w:val="-"/>
      <w:lvlJc w:val="left"/>
      <w:pPr>
        <w:ind w:left="720" w:hanging="360"/>
      </w:pPr>
      <w:rPr>
        <w:rFonts w:ascii="Open Sans" w:eastAsia="Times New Roman"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AC84169"/>
    <w:multiLevelType w:val="hybridMultilevel"/>
    <w:tmpl w:val="C6B6D4DA"/>
    <w:lvl w:ilvl="0" w:tplc="79D457AE">
      <w:start w:val="1"/>
      <w:numFmt w:val="bullet"/>
      <w:lvlText w:val="-"/>
      <w:lvlJc w:val="left"/>
      <w:pPr>
        <w:ind w:left="1069" w:hanging="360"/>
      </w:pPr>
      <w:rPr>
        <w:rFonts w:ascii="Times New Roman" w:eastAsia="Times New Roman" w:hAnsi="Times New Roman" w:cs="Times New Roman" w:hint="default"/>
      </w:rPr>
    </w:lvl>
    <w:lvl w:ilvl="1" w:tplc="50F086A6">
      <w:numFmt w:val="bullet"/>
      <w:lvlText w:val=""/>
      <w:lvlJc w:val="left"/>
      <w:pPr>
        <w:ind w:left="1789" w:hanging="360"/>
      </w:pPr>
      <w:rPr>
        <w:rFonts w:ascii="Symbol" w:eastAsia="Times New Roman" w:hAnsi="Symbol" w:cs="Times New Roman"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13" w15:restartNumberingAfterBreak="0">
    <w:nsid w:val="3CFB39CA"/>
    <w:multiLevelType w:val="hybridMultilevel"/>
    <w:tmpl w:val="67FCB86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49F5958"/>
    <w:multiLevelType w:val="multilevel"/>
    <w:tmpl w:val="9ADEA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A5574D"/>
    <w:multiLevelType w:val="multilevel"/>
    <w:tmpl w:val="5ED0B29C"/>
    <w:lvl w:ilvl="0">
      <w:start w:val="1"/>
      <w:numFmt w:val="bullet"/>
      <w:pStyle w:val="Punktliste"/>
      <w:lvlText w:val=""/>
      <w:lvlJc w:val="left"/>
      <w:pPr>
        <w:ind w:left="198" w:hanging="198"/>
      </w:pPr>
      <w:rPr>
        <w:rFonts w:ascii="Symbol" w:hAnsi="Symbol" w:cs="Times New Roman" w:hint="default"/>
        <w:color w:val="auto"/>
      </w:rPr>
    </w:lvl>
    <w:lvl w:ilvl="1">
      <w:start w:val="1"/>
      <w:numFmt w:val="bullet"/>
      <w:pStyle w:val="Punktliste2"/>
      <w:lvlText w:val=""/>
      <w:lvlJc w:val="left"/>
      <w:pPr>
        <w:ind w:left="396" w:hanging="198"/>
      </w:pPr>
      <w:rPr>
        <w:rFonts w:ascii="Symbol" w:hAnsi="Symbol" w:cs="Times New Roman" w:hint="default"/>
        <w:color w:val="auto"/>
      </w:rPr>
    </w:lvl>
    <w:lvl w:ilvl="2">
      <w:start w:val="1"/>
      <w:numFmt w:val="bullet"/>
      <w:pStyle w:val="Punktliste3"/>
      <w:lvlText w:val=""/>
      <w:lvlJc w:val="left"/>
      <w:pPr>
        <w:ind w:left="594" w:hanging="198"/>
      </w:pPr>
      <w:rPr>
        <w:rFonts w:ascii="Symbol" w:hAnsi="Symbol" w:cs="Times New Roman" w:hint="default"/>
        <w:color w:val="auto"/>
      </w:rPr>
    </w:lvl>
    <w:lvl w:ilvl="3">
      <w:start w:val="1"/>
      <w:numFmt w:val="bullet"/>
      <w:lvlText w:val=""/>
      <w:lvlJc w:val="left"/>
      <w:pPr>
        <w:ind w:left="792" w:hanging="198"/>
      </w:pPr>
      <w:rPr>
        <w:rFonts w:ascii="Symbol" w:hAnsi="Symbol" w:cs="Times New Roman" w:hint="default"/>
        <w:color w:val="auto"/>
      </w:rPr>
    </w:lvl>
    <w:lvl w:ilvl="4">
      <w:start w:val="1"/>
      <w:numFmt w:val="bullet"/>
      <w:lvlText w:val=""/>
      <w:lvlJc w:val="left"/>
      <w:pPr>
        <w:ind w:left="990" w:hanging="198"/>
      </w:pPr>
      <w:rPr>
        <w:rFonts w:ascii="Symbol" w:hAnsi="Symbol" w:cs="Times New Roman" w:hint="default"/>
        <w:color w:val="auto"/>
      </w:rPr>
    </w:lvl>
    <w:lvl w:ilvl="5">
      <w:start w:val="1"/>
      <w:numFmt w:val="bullet"/>
      <w:lvlText w:val=""/>
      <w:lvlJc w:val="left"/>
      <w:pPr>
        <w:ind w:left="1188" w:hanging="198"/>
      </w:pPr>
      <w:rPr>
        <w:rFonts w:ascii="Symbol" w:hAnsi="Symbol" w:cs="Times New Roman" w:hint="default"/>
        <w:color w:val="auto"/>
      </w:rPr>
    </w:lvl>
    <w:lvl w:ilvl="6">
      <w:start w:val="1"/>
      <w:numFmt w:val="bullet"/>
      <w:lvlText w:val=""/>
      <w:lvlJc w:val="left"/>
      <w:pPr>
        <w:ind w:left="1386" w:hanging="198"/>
      </w:pPr>
      <w:rPr>
        <w:rFonts w:ascii="Symbol" w:hAnsi="Symbol" w:cs="Times New Roman" w:hint="default"/>
        <w:color w:val="auto"/>
      </w:rPr>
    </w:lvl>
    <w:lvl w:ilvl="7">
      <w:start w:val="1"/>
      <w:numFmt w:val="bullet"/>
      <w:lvlText w:val=""/>
      <w:lvlJc w:val="left"/>
      <w:pPr>
        <w:ind w:left="1584" w:hanging="198"/>
      </w:pPr>
      <w:rPr>
        <w:rFonts w:ascii="Symbol" w:hAnsi="Symbol" w:cs="Times New Roman" w:hint="default"/>
        <w:color w:val="auto"/>
      </w:rPr>
    </w:lvl>
    <w:lvl w:ilvl="8">
      <w:start w:val="1"/>
      <w:numFmt w:val="bullet"/>
      <w:lvlText w:val=""/>
      <w:lvlJc w:val="left"/>
      <w:pPr>
        <w:ind w:left="1782" w:hanging="198"/>
      </w:pPr>
      <w:rPr>
        <w:rFonts w:ascii="Symbol" w:hAnsi="Symbol" w:cs="Times New Roman" w:hint="default"/>
        <w:color w:val="auto"/>
      </w:rPr>
    </w:lvl>
  </w:abstractNum>
  <w:abstractNum w:abstractNumId="16" w15:restartNumberingAfterBreak="0">
    <w:nsid w:val="4B75139C"/>
    <w:multiLevelType w:val="multilevel"/>
    <w:tmpl w:val="E836E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3F1B18"/>
    <w:multiLevelType w:val="hybridMultilevel"/>
    <w:tmpl w:val="304E6B68"/>
    <w:lvl w:ilvl="0" w:tplc="1EB2E650">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6B64DFB"/>
    <w:multiLevelType w:val="multilevel"/>
    <w:tmpl w:val="19B82F18"/>
    <w:lvl w:ilvl="0">
      <w:start w:val="1"/>
      <w:numFmt w:val="decimal"/>
      <w:lvlText w:val="%1."/>
      <w:lvlJc w:val="left"/>
      <w:pPr>
        <w:ind w:left="482" w:hanging="482"/>
      </w:pPr>
      <w:rPr>
        <w:rFonts w:hint="default"/>
      </w:rPr>
    </w:lvl>
    <w:lvl w:ilvl="1">
      <w:start w:val="1"/>
      <w:numFmt w:val="decimal"/>
      <w:lvlText w:val="%1.%2"/>
      <w:lvlJc w:val="left"/>
      <w:pPr>
        <w:ind w:left="993"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9" w15:restartNumberingAfterBreak="0">
    <w:nsid w:val="61BB0EE2"/>
    <w:multiLevelType w:val="multilevel"/>
    <w:tmpl w:val="46B04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CD70AA"/>
    <w:multiLevelType w:val="hybridMultilevel"/>
    <w:tmpl w:val="E55CBB0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7A24BB5"/>
    <w:multiLevelType w:val="hybridMultilevel"/>
    <w:tmpl w:val="2738E80A"/>
    <w:lvl w:ilvl="0" w:tplc="79D457AE">
      <w:start w:val="1"/>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59407325">
    <w:abstractNumId w:val="18"/>
  </w:num>
  <w:num w:numId="2" w16cid:durableId="627778538">
    <w:abstractNumId w:val="15"/>
  </w:num>
  <w:num w:numId="3" w16cid:durableId="2122450594">
    <w:abstractNumId w:val="7"/>
  </w:num>
  <w:num w:numId="4" w16cid:durableId="61106937">
    <w:abstractNumId w:val="6"/>
  </w:num>
  <w:num w:numId="5" w16cid:durableId="778139569">
    <w:abstractNumId w:val="15"/>
  </w:num>
  <w:num w:numId="6" w16cid:durableId="1193496557">
    <w:abstractNumId w:val="13"/>
  </w:num>
  <w:num w:numId="7" w16cid:durableId="1240872356">
    <w:abstractNumId w:val="20"/>
  </w:num>
  <w:num w:numId="8" w16cid:durableId="1403719666">
    <w:abstractNumId w:val="18"/>
  </w:num>
  <w:num w:numId="9" w16cid:durableId="1872254906">
    <w:abstractNumId w:val="18"/>
  </w:num>
  <w:num w:numId="10" w16cid:durableId="1382704248">
    <w:abstractNumId w:val="18"/>
  </w:num>
  <w:num w:numId="11" w16cid:durableId="81727852">
    <w:abstractNumId w:val="18"/>
  </w:num>
  <w:num w:numId="12" w16cid:durableId="1381129235">
    <w:abstractNumId w:val="18"/>
  </w:num>
  <w:num w:numId="13" w16cid:durableId="825513138">
    <w:abstractNumId w:val="18"/>
  </w:num>
  <w:num w:numId="14" w16cid:durableId="243537333">
    <w:abstractNumId w:val="8"/>
  </w:num>
  <w:num w:numId="15" w16cid:durableId="1197111813">
    <w:abstractNumId w:val="3"/>
  </w:num>
  <w:num w:numId="16" w16cid:durableId="2095737700">
    <w:abstractNumId w:val="2"/>
  </w:num>
  <w:num w:numId="17" w16cid:durableId="1567909236">
    <w:abstractNumId w:val="1"/>
  </w:num>
  <w:num w:numId="18" w16cid:durableId="118846012">
    <w:abstractNumId w:val="0"/>
  </w:num>
  <w:num w:numId="19" w16cid:durableId="116489908">
    <w:abstractNumId w:val="5"/>
  </w:num>
  <w:num w:numId="20" w16cid:durableId="1297025775">
    <w:abstractNumId w:val="4"/>
  </w:num>
  <w:num w:numId="21" w16cid:durableId="789126737">
    <w:abstractNumId w:val="17"/>
  </w:num>
  <w:num w:numId="22" w16cid:durableId="691077942">
    <w:abstractNumId w:val="10"/>
  </w:num>
  <w:num w:numId="23" w16cid:durableId="2133161309">
    <w:abstractNumId w:val="12"/>
  </w:num>
  <w:num w:numId="24" w16cid:durableId="291449961">
    <w:abstractNumId w:val="21"/>
  </w:num>
  <w:num w:numId="25" w16cid:durableId="1078481935">
    <w:abstractNumId w:val="11"/>
  </w:num>
  <w:num w:numId="26" w16cid:durableId="1680885111">
    <w:abstractNumId w:val="14"/>
  </w:num>
  <w:num w:numId="27" w16cid:durableId="1473792874">
    <w:abstractNumId w:val="19"/>
  </w:num>
  <w:num w:numId="28" w16cid:durableId="531458112">
    <w:abstractNumId w:val="9"/>
  </w:num>
  <w:num w:numId="29" w16cid:durableId="19049522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D05"/>
    <w:rsid w:val="00000D38"/>
    <w:rsid w:val="000044E4"/>
    <w:rsid w:val="0001097C"/>
    <w:rsid w:val="000120C4"/>
    <w:rsid w:val="00014396"/>
    <w:rsid w:val="00014E7C"/>
    <w:rsid w:val="000167CD"/>
    <w:rsid w:val="00017C53"/>
    <w:rsid w:val="00023019"/>
    <w:rsid w:val="00024CAC"/>
    <w:rsid w:val="00027F3B"/>
    <w:rsid w:val="00031635"/>
    <w:rsid w:val="00035195"/>
    <w:rsid w:val="0003664E"/>
    <w:rsid w:val="00042575"/>
    <w:rsid w:val="00044A22"/>
    <w:rsid w:val="000468D3"/>
    <w:rsid w:val="00051950"/>
    <w:rsid w:val="00051F3E"/>
    <w:rsid w:val="0005343B"/>
    <w:rsid w:val="00056C31"/>
    <w:rsid w:val="00060CA7"/>
    <w:rsid w:val="00064526"/>
    <w:rsid w:val="00065777"/>
    <w:rsid w:val="00067B00"/>
    <w:rsid w:val="000719CB"/>
    <w:rsid w:val="000720F5"/>
    <w:rsid w:val="000733B9"/>
    <w:rsid w:val="00073628"/>
    <w:rsid w:val="000771B2"/>
    <w:rsid w:val="0007731B"/>
    <w:rsid w:val="00086C49"/>
    <w:rsid w:val="00086EF3"/>
    <w:rsid w:val="0008702C"/>
    <w:rsid w:val="00092AD6"/>
    <w:rsid w:val="00092C72"/>
    <w:rsid w:val="00094EDA"/>
    <w:rsid w:val="000952E5"/>
    <w:rsid w:val="00097D8C"/>
    <w:rsid w:val="000A1FB8"/>
    <w:rsid w:val="000A34C4"/>
    <w:rsid w:val="000A4897"/>
    <w:rsid w:val="000A5D87"/>
    <w:rsid w:val="000B1A2B"/>
    <w:rsid w:val="000B6F1D"/>
    <w:rsid w:val="000C5877"/>
    <w:rsid w:val="000C73B6"/>
    <w:rsid w:val="000C77F4"/>
    <w:rsid w:val="000D3C3F"/>
    <w:rsid w:val="000D460B"/>
    <w:rsid w:val="000E0711"/>
    <w:rsid w:val="000E1585"/>
    <w:rsid w:val="000E1F9A"/>
    <w:rsid w:val="000E4344"/>
    <w:rsid w:val="000F1026"/>
    <w:rsid w:val="000F2E1C"/>
    <w:rsid w:val="000F2FE9"/>
    <w:rsid w:val="000F4119"/>
    <w:rsid w:val="000F6761"/>
    <w:rsid w:val="00100869"/>
    <w:rsid w:val="00101F15"/>
    <w:rsid w:val="00102F0F"/>
    <w:rsid w:val="00105AE7"/>
    <w:rsid w:val="0010699A"/>
    <w:rsid w:val="00106A07"/>
    <w:rsid w:val="0010722A"/>
    <w:rsid w:val="00111154"/>
    <w:rsid w:val="0011296B"/>
    <w:rsid w:val="00113779"/>
    <w:rsid w:val="00114F66"/>
    <w:rsid w:val="00121B72"/>
    <w:rsid w:val="001224D8"/>
    <w:rsid w:val="00125000"/>
    <w:rsid w:val="00126EB1"/>
    <w:rsid w:val="00127186"/>
    <w:rsid w:val="001325E3"/>
    <w:rsid w:val="0013276B"/>
    <w:rsid w:val="00132BBC"/>
    <w:rsid w:val="00133FD8"/>
    <w:rsid w:val="00137AF0"/>
    <w:rsid w:val="00140FF8"/>
    <w:rsid w:val="001434FD"/>
    <w:rsid w:val="001464DA"/>
    <w:rsid w:val="0015079E"/>
    <w:rsid w:val="00152738"/>
    <w:rsid w:val="001556CC"/>
    <w:rsid w:val="0015763F"/>
    <w:rsid w:val="00157E7C"/>
    <w:rsid w:val="00160CF7"/>
    <w:rsid w:val="0016162D"/>
    <w:rsid w:val="00163296"/>
    <w:rsid w:val="00172136"/>
    <w:rsid w:val="001737CA"/>
    <w:rsid w:val="00173DA5"/>
    <w:rsid w:val="00177A73"/>
    <w:rsid w:val="00184AC9"/>
    <w:rsid w:val="00187DEA"/>
    <w:rsid w:val="0019086F"/>
    <w:rsid w:val="00191866"/>
    <w:rsid w:val="00193874"/>
    <w:rsid w:val="001A0A2B"/>
    <w:rsid w:val="001A1D67"/>
    <w:rsid w:val="001A5868"/>
    <w:rsid w:val="001B04D4"/>
    <w:rsid w:val="001B1DFB"/>
    <w:rsid w:val="001B5635"/>
    <w:rsid w:val="001B5759"/>
    <w:rsid w:val="001C2309"/>
    <w:rsid w:val="001C34EA"/>
    <w:rsid w:val="001C35D2"/>
    <w:rsid w:val="001C3BE3"/>
    <w:rsid w:val="001D41AD"/>
    <w:rsid w:val="001D49EA"/>
    <w:rsid w:val="001D70F3"/>
    <w:rsid w:val="001E3191"/>
    <w:rsid w:val="001E3520"/>
    <w:rsid w:val="001E3FF1"/>
    <w:rsid w:val="001E604C"/>
    <w:rsid w:val="001E7EAE"/>
    <w:rsid w:val="001F219F"/>
    <w:rsid w:val="001F3E0B"/>
    <w:rsid w:val="001F64FB"/>
    <w:rsid w:val="002035A0"/>
    <w:rsid w:val="00203BFC"/>
    <w:rsid w:val="002069CC"/>
    <w:rsid w:val="002107C4"/>
    <w:rsid w:val="00215B49"/>
    <w:rsid w:val="00216F0C"/>
    <w:rsid w:val="002171C7"/>
    <w:rsid w:val="0022157E"/>
    <w:rsid w:val="00221B97"/>
    <w:rsid w:val="00223D08"/>
    <w:rsid w:val="00223F2F"/>
    <w:rsid w:val="00224ED2"/>
    <w:rsid w:val="00224FB2"/>
    <w:rsid w:val="002250B0"/>
    <w:rsid w:val="00225AA9"/>
    <w:rsid w:val="00226977"/>
    <w:rsid w:val="00227952"/>
    <w:rsid w:val="00232D22"/>
    <w:rsid w:val="00236731"/>
    <w:rsid w:val="002400CD"/>
    <w:rsid w:val="00241CB3"/>
    <w:rsid w:val="0024505D"/>
    <w:rsid w:val="00245221"/>
    <w:rsid w:val="00245B21"/>
    <w:rsid w:val="00245FC1"/>
    <w:rsid w:val="00246FAD"/>
    <w:rsid w:val="0025043D"/>
    <w:rsid w:val="00251647"/>
    <w:rsid w:val="0025295C"/>
    <w:rsid w:val="00255933"/>
    <w:rsid w:val="00255DCD"/>
    <w:rsid w:val="00256C69"/>
    <w:rsid w:val="002574D2"/>
    <w:rsid w:val="00263B8D"/>
    <w:rsid w:val="00266ACE"/>
    <w:rsid w:val="002678A9"/>
    <w:rsid w:val="00267B3C"/>
    <w:rsid w:val="00271655"/>
    <w:rsid w:val="00272419"/>
    <w:rsid w:val="002734CB"/>
    <w:rsid w:val="00273E38"/>
    <w:rsid w:val="00275653"/>
    <w:rsid w:val="00277E70"/>
    <w:rsid w:val="002812C9"/>
    <w:rsid w:val="002848E7"/>
    <w:rsid w:val="00294688"/>
    <w:rsid w:val="002A0E29"/>
    <w:rsid w:val="002A0F65"/>
    <w:rsid w:val="002A2A66"/>
    <w:rsid w:val="002A2ED5"/>
    <w:rsid w:val="002A47A8"/>
    <w:rsid w:val="002B34B0"/>
    <w:rsid w:val="002B401F"/>
    <w:rsid w:val="002C1406"/>
    <w:rsid w:val="002C25CC"/>
    <w:rsid w:val="002C6462"/>
    <w:rsid w:val="002C672C"/>
    <w:rsid w:val="002D1DCF"/>
    <w:rsid w:val="002D259C"/>
    <w:rsid w:val="002D3512"/>
    <w:rsid w:val="002D3739"/>
    <w:rsid w:val="002D426A"/>
    <w:rsid w:val="002D52B3"/>
    <w:rsid w:val="002D6AC2"/>
    <w:rsid w:val="002D70DD"/>
    <w:rsid w:val="002D7EE1"/>
    <w:rsid w:val="002E1271"/>
    <w:rsid w:val="002E2323"/>
    <w:rsid w:val="002E300E"/>
    <w:rsid w:val="002E383C"/>
    <w:rsid w:val="002E3F01"/>
    <w:rsid w:val="002E497A"/>
    <w:rsid w:val="002E552A"/>
    <w:rsid w:val="002E6128"/>
    <w:rsid w:val="002E7671"/>
    <w:rsid w:val="002E783C"/>
    <w:rsid w:val="002F1709"/>
    <w:rsid w:val="002F34E7"/>
    <w:rsid w:val="002F377E"/>
    <w:rsid w:val="002F3DC2"/>
    <w:rsid w:val="003008D4"/>
    <w:rsid w:val="00305C05"/>
    <w:rsid w:val="00310C57"/>
    <w:rsid w:val="00311981"/>
    <w:rsid w:val="003120DA"/>
    <w:rsid w:val="0031471C"/>
    <w:rsid w:val="003153F7"/>
    <w:rsid w:val="00324010"/>
    <w:rsid w:val="00324C1E"/>
    <w:rsid w:val="00326443"/>
    <w:rsid w:val="003272FC"/>
    <w:rsid w:val="00335A46"/>
    <w:rsid w:val="0034184B"/>
    <w:rsid w:val="00341D50"/>
    <w:rsid w:val="00344B3F"/>
    <w:rsid w:val="0035017C"/>
    <w:rsid w:val="0035741A"/>
    <w:rsid w:val="00360DAC"/>
    <w:rsid w:val="003615F9"/>
    <w:rsid w:val="003632BA"/>
    <w:rsid w:val="0036694F"/>
    <w:rsid w:val="003673EC"/>
    <w:rsid w:val="003708B4"/>
    <w:rsid w:val="00370C1C"/>
    <w:rsid w:val="003728B7"/>
    <w:rsid w:val="00377454"/>
    <w:rsid w:val="00380BC8"/>
    <w:rsid w:val="00380C07"/>
    <w:rsid w:val="00382323"/>
    <w:rsid w:val="00382954"/>
    <w:rsid w:val="003856B1"/>
    <w:rsid w:val="00387E20"/>
    <w:rsid w:val="003903AA"/>
    <w:rsid w:val="003919BB"/>
    <w:rsid w:val="003945B0"/>
    <w:rsid w:val="00395493"/>
    <w:rsid w:val="003A05E1"/>
    <w:rsid w:val="003A45BE"/>
    <w:rsid w:val="003A4DF6"/>
    <w:rsid w:val="003A53A2"/>
    <w:rsid w:val="003A6F97"/>
    <w:rsid w:val="003A7AE9"/>
    <w:rsid w:val="003A7DBE"/>
    <w:rsid w:val="003B3A17"/>
    <w:rsid w:val="003C37A9"/>
    <w:rsid w:val="003C4270"/>
    <w:rsid w:val="003C4705"/>
    <w:rsid w:val="003C5F23"/>
    <w:rsid w:val="003C6A98"/>
    <w:rsid w:val="003D101A"/>
    <w:rsid w:val="003D76E5"/>
    <w:rsid w:val="003D7859"/>
    <w:rsid w:val="003E598B"/>
    <w:rsid w:val="003E5EBD"/>
    <w:rsid w:val="003F0F84"/>
    <w:rsid w:val="003F37FD"/>
    <w:rsid w:val="003F6405"/>
    <w:rsid w:val="004009C4"/>
    <w:rsid w:val="00400F4E"/>
    <w:rsid w:val="00401980"/>
    <w:rsid w:val="00403E06"/>
    <w:rsid w:val="00404686"/>
    <w:rsid w:val="00407528"/>
    <w:rsid w:val="00412915"/>
    <w:rsid w:val="004213D2"/>
    <w:rsid w:val="00421710"/>
    <w:rsid w:val="00424599"/>
    <w:rsid w:val="00431B55"/>
    <w:rsid w:val="0043326F"/>
    <w:rsid w:val="00435057"/>
    <w:rsid w:val="0043515D"/>
    <w:rsid w:val="004362C0"/>
    <w:rsid w:val="00436EA0"/>
    <w:rsid w:val="00440C94"/>
    <w:rsid w:val="00444803"/>
    <w:rsid w:val="004473A5"/>
    <w:rsid w:val="004514CE"/>
    <w:rsid w:val="00452C0A"/>
    <w:rsid w:val="004549C9"/>
    <w:rsid w:val="00456B32"/>
    <w:rsid w:val="004648F0"/>
    <w:rsid w:val="004654CF"/>
    <w:rsid w:val="00465C54"/>
    <w:rsid w:val="004705FA"/>
    <w:rsid w:val="00470990"/>
    <w:rsid w:val="00470E36"/>
    <w:rsid w:val="00475FDE"/>
    <w:rsid w:val="00477D7A"/>
    <w:rsid w:val="00480192"/>
    <w:rsid w:val="00481D2D"/>
    <w:rsid w:val="00486E9F"/>
    <w:rsid w:val="004879C3"/>
    <w:rsid w:val="00492E95"/>
    <w:rsid w:val="004955C0"/>
    <w:rsid w:val="004964C4"/>
    <w:rsid w:val="004979D3"/>
    <w:rsid w:val="004A18BF"/>
    <w:rsid w:val="004A3C32"/>
    <w:rsid w:val="004A43A6"/>
    <w:rsid w:val="004A450D"/>
    <w:rsid w:val="004A6D53"/>
    <w:rsid w:val="004B0026"/>
    <w:rsid w:val="004B0DE1"/>
    <w:rsid w:val="004B181A"/>
    <w:rsid w:val="004B3640"/>
    <w:rsid w:val="004B57BB"/>
    <w:rsid w:val="004B6C16"/>
    <w:rsid w:val="004C3C1B"/>
    <w:rsid w:val="004C54A5"/>
    <w:rsid w:val="004C5F5D"/>
    <w:rsid w:val="004D026D"/>
    <w:rsid w:val="004D5410"/>
    <w:rsid w:val="004D55A8"/>
    <w:rsid w:val="004D5DD6"/>
    <w:rsid w:val="004D7E83"/>
    <w:rsid w:val="004E381B"/>
    <w:rsid w:val="004E4518"/>
    <w:rsid w:val="004E576E"/>
    <w:rsid w:val="004E6A23"/>
    <w:rsid w:val="004E71AC"/>
    <w:rsid w:val="004F34B4"/>
    <w:rsid w:val="004F5CB7"/>
    <w:rsid w:val="004F7A28"/>
    <w:rsid w:val="0050207D"/>
    <w:rsid w:val="00502771"/>
    <w:rsid w:val="00502B8B"/>
    <w:rsid w:val="005056DB"/>
    <w:rsid w:val="00510277"/>
    <w:rsid w:val="00511820"/>
    <w:rsid w:val="00513E63"/>
    <w:rsid w:val="0051598F"/>
    <w:rsid w:val="00521BFE"/>
    <w:rsid w:val="00523182"/>
    <w:rsid w:val="00524A36"/>
    <w:rsid w:val="00524F4C"/>
    <w:rsid w:val="005270F0"/>
    <w:rsid w:val="005304DC"/>
    <w:rsid w:val="00530FED"/>
    <w:rsid w:val="00531F69"/>
    <w:rsid w:val="00533649"/>
    <w:rsid w:val="00533872"/>
    <w:rsid w:val="00534A78"/>
    <w:rsid w:val="005360A1"/>
    <w:rsid w:val="00536C53"/>
    <w:rsid w:val="00537890"/>
    <w:rsid w:val="00542B47"/>
    <w:rsid w:val="00542DD2"/>
    <w:rsid w:val="005471A7"/>
    <w:rsid w:val="00547FC5"/>
    <w:rsid w:val="00550592"/>
    <w:rsid w:val="00551BA0"/>
    <w:rsid w:val="00556537"/>
    <w:rsid w:val="005609ED"/>
    <w:rsid w:val="0056136D"/>
    <w:rsid w:val="005614F7"/>
    <w:rsid w:val="00561CF7"/>
    <w:rsid w:val="00564B79"/>
    <w:rsid w:val="00566D16"/>
    <w:rsid w:val="00567AF0"/>
    <w:rsid w:val="0057132A"/>
    <w:rsid w:val="00571518"/>
    <w:rsid w:val="00575CC2"/>
    <w:rsid w:val="0058058C"/>
    <w:rsid w:val="005824BC"/>
    <w:rsid w:val="00582649"/>
    <w:rsid w:val="00583117"/>
    <w:rsid w:val="0058544B"/>
    <w:rsid w:val="005855D3"/>
    <w:rsid w:val="005902C5"/>
    <w:rsid w:val="00592549"/>
    <w:rsid w:val="00593DC4"/>
    <w:rsid w:val="0059621B"/>
    <w:rsid w:val="005A0F5A"/>
    <w:rsid w:val="005A207F"/>
    <w:rsid w:val="005A5C3A"/>
    <w:rsid w:val="005A5EF1"/>
    <w:rsid w:val="005A5F0C"/>
    <w:rsid w:val="005A7AE9"/>
    <w:rsid w:val="005B1C5F"/>
    <w:rsid w:val="005B4005"/>
    <w:rsid w:val="005B45DF"/>
    <w:rsid w:val="005B4BDE"/>
    <w:rsid w:val="005C4717"/>
    <w:rsid w:val="005C65C8"/>
    <w:rsid w:val="005C74E8"/>
    <w:rsid w:val="005D4147"/>
    <w:rsid w:val="005E0E6C"/>
    <w:rsid w:val="005E33AB"/>
    <w:rsid w:val="005E58A9"/>
    <w:rsid w:val="005E613F"/>
    <w:rsid w:val="005E7484"/>
    <w:rsid w:val="005E7540"/>
    <w:rsid w:val="005F0B42"/>
    <w:rsid w:val="005F11E2"/>
    <w:rsid w:val="005F2900"/>
    <w:rsid w:val="005F3D09"/>
    <w:rsid w:val="005F5FDF"/>
    <w:rsid w:val="005F6B2F"/>
    <w:rsid w:val="005F7F4A"/>
    <w:rsid w:val="006000E3"/>
    <w:rsid w:val="00605DED"/>
    <w:rsid w:val="00605F98"/>
    <w:rsid w:val="00616D52"/>
    <w:rsid w:val="00617031"/>
    <w:rsid w:val="006214DC"/>
    <w:rsid w:val="006267F4"/>
    <w:rsid w:val="00627949"/>
    <w:rsid w:val="0063403B"/>
    <w:rsid w:val="00635566"/>
    <w:rsid w:val="00636F44"/>
    <w:rsid w:val="006435A5"/>
    <w:rsid w:val="006437BC"/>
    <w:rsid w:val="006444DB"/>
    <w:rsid w:val="006469E3"/>
    <w:rsid w:val="006545B9"/>
    <w:rsid w:val="006548CD"/>
    <w:rsid w:val="00663438"/>
    <w:rsid w:val="006636B8"/>
    <w:rsid w:val="00663B04"/>
    <w:rsid w:val="006661C7"/>
    <w:rsid w:val="006711DC"/>
    <w:rsid w:val="006721CC"/>
    <w:rsid w:val="00673CC0"/>
    <w:rsid w:val="00676EFA"/>
    <w:rsid w:val="00677876"/>
    <w:rsid w:val="006801E2"/>
    <w:rsid w:val="00680826"/>
    <w:rsid w:val="0068151B"/>
    <w:rsid w:val="00683A26"/>
    <w:rsid w:val="00696D72"/>
    <w:rsid w:val="006A66DA"/>
    <w:rsid w:val="006B2292"/>
    <w:rsid w:val="006B5051"/>
    <w:rsid w:val="006B5AFF"/>
    <w:rsid w:val="006B7459"/>
    <w:rsid w:val="006B7F87"/>
    <w:rsid w:val="006C0F0F"/>
    <w:rsid w:val="006C1718"/>
    <w:rsid w:val="006C2366"/>
    <w:rsid w:val="006C3903"/>
    <w:rsid w:val="006C6875"/>
    <w:rsid w:val="006C6BA5"/>
    <w:rsid w:val="006D37DB"/>
    <w:rsid w:val="006D4026"/>
    <w:rsid w:val="006D484A"/>
    <w:rsid w:val="006D5E76"/>
    <w:rsid w:val="006D7AD9"/>
    <w:rsid w:val="006E1A4A"/>
    <w:rsid w:val="006E2556"/>
    <w:rsid w:val="006E65FE"/>
    <w:rsid w:val="006F0802"/>
    <w:rsid w:val="006F0AE5"/>
    <w:rsid w:val="006F387F"/>
    <w:rsid w:val="006F41E0"/>
    <w:rsid w:val="006F77B2"/>
    <w:rsid w:val="00701718"/>
    <w:rsid w:val="00701E25"/>
    <w:rsid w:val="00702DEE"/>
    <w:rsid w:val="00702DFF"/>
    <w:rsid w:val="00703611"/>
    <w:rsid w:val="00705AD1"/>
    <w:rsid w:val="00710B6A"/>
    <w:rsid w:val="00710F22"/>
    <w:rsid w:val="00711C79"/>
    <w:rsid w:val="00715430"/>
    <w:rsid w:val="00721F24"/>
    <w:rsid w:val="00722691"/>
    <w:rsid w:val="00723163"/>
    <w:rsid w:val="0072489C"/>
    <w:rsid w:val="00726462"/>
    <w:rsid w:val="00727AE5"/>
    <w:rsid w:val="007352C8"/>
    <w:rsid w:val="00737400"/>
    <w:rsid w:val="00740062"/>
    <w:rsid w:val="007416EF"/>
    <w:rsid w:val="00745207"/>
    <w:rsid w:val="007502FB"/>
    <w:rsid w:val="00753075"/>
    <w:rsid w:val="0075371E"/>
    <w:rsid w:val="007540F0"/>
    <w:rsid w:val="00756993"/>
    <w:rsid w:val="00757313"/>
    <w:rsid w:val="00757B2E"/>
    <w:rsid w:val="0076400A"/>
    <w:rsid w:val="00770280"/>
    <w:rsid w:val="00772090"/>
    <w:rsid w:val="00775C58"/>
    <w:rsid w:val="00781996"/>
    <w:rsid w:val="007822DF"/>
    <w:rsid w:val="00783DFB"/>
    <w:rsid w:val="00783FD7"/>
    <w:rsid w:val="007843A7"/>
    <w:rsid w:val="00786487"/>
    <w:rsid w:val="00787AB1"/>
    <w:rsid w:val="00791A7E"/>
    <w:rsid w:val="0079291E"/>
    <w:rsid w:val="007929C2"/>
    <w:rsid w:val="00796F40"/>
    <w:rsid w:val="007A33A0"/>
    <w:rsid w:val="007B0478"/>
    <w:rsid w:val="007B3DDB"/>
    <w:rsid w:val="007B7747"/>
    <w:rsid w:val="007C1069"/>
    <w:rsid w:val="007D0454"/>
    <w:rsid w:val="007D0842"/>
    <w:rsid w:val="007D0E47"/>
    <w:rsid w:val="007D1E6E"/>
    <w:rsid w:val="007D2D48"/>
    <w:rsid w:val="007D4F7F"/>
    <w:rsid w:val="007D66A5"/>
    <w:rsid w:val="007E4718"/>
    <w:rsid w:val="007F5C0B"/>
    <w:rsid w:val="007F7CCC"/>
    <w:rsid w:val="008002BD"/>
    <w:rsid w:val="00801266"/>
    <w:rsid w:val="00801638"/>
    <w:rsid w:val="00802347"/>
    <w:rsid w:val="00802B6D"/>
    <w:rsid w:val="00806CB6"/>
    <w:rsid w:val="00811BEA"/>
    <w:rsid w:val="00812D29"/>
    <w:rsid w:val="0081364F"/>
    <w:rsid w:val="0081415D"/>
    <w:rsid w:val="00815CFB"/>
    <w:rsid w:val="008162DF"/>
    <w:rsid w:val="00817A4B"/>
    <w:rsid w:val="00817D8F"/>
    <w:rsid w:val="008227B8"/>
    <w:rsid w:val="00825176"/>
    <w:rsid w:val="00825FB9"/>
    <w:rsid w:val="00826FF3"/>
    <w:rsid w:val="00827552"/>
    <w:rsid w:val="008307C9"/>
    <w:rsid w:val="008315EC"/>
    <w:rsid w:val="008336AA"/>
    <w:rsid w:val="00834969"/>
    <w:rsid w:val="00841BDE"/>
    <w:rsid w:val="00842224"/>
    <w:rsid w:val="00843446"/>
    <w:rsid w:val="0084579D"/>
    <w:rsid w:val="0085101D"/>
    <w:rsid w:val="0085139B"/>
    <w:rsid w:val="00857BAB"/>
    <w:rsid w:val="00857CB0"/>
    <w:rsid w:val="00860AFC"/>
    <w:rsid w:val="00865DC9"/>
    <w:rsid w:val="00871BC1"/>
    <w:rsid w:val="00881F67"/>
    <w:rsid w:val="00883104"/>
    <w:rsid w:val="00884E63"/>
    <w:rsid w:val="00892020"/>
    <w:rsid w:val="0089265B"/>
    <w:rsid w:val="00892B98"/>
    <w:rsid w:val="008933E1"/>
    <w:rsid w:val="0089375E"/>
    <w:rsid w:val="008A325B"/>
    <w:rsid w:val="008A3F89"/>
    <w:rsid w:val="008A5741"/>
    <w:rsid w:val="008B16A4"/>
    <w:rsid w:val="008B38CF"/>
    <w:rsid w:val="008B5965"/>
    <w:rsid w:val="008C1CFE"/>
    <w:rsid w:val="008C6CBF"/>
    <w:rsid w:val="008D56D5"/>
    <w:rsid w:val="008D5BFC"/>
    <w:rsid w:val="008D6453"/>
    <w:rsid w:val="008E0177"/>
    <w:rsid w:val="008E2F22"/>
    <w:rsid w:val="008E4A4D"/>
    <w:rsid w:val="008F03A6"/>
    <w:rsid w:val="008F2128"/>
    <w:rsid w:val="008F45B7"/>
    <w:rsid w:val="008F5DB4"/>
    <w:rsid w:val="0090255D"/>
    <w:rsid w:val="00904E71"/>
    <w:rsid w:val="00905A43"/>
    <w:rsid w:val="00907769"/>
    <w:rsid w:val="0091267D"/>
    <w:rsid w:val="00914EF8"/>
    <w:rsid w:val="009161A0"/>
    <w:rsid w:val="00917EDB"/>
    <w:rsid w:val="009208BE"/>
    <w:rsid w:val="00921B9C"/>
    <w:rsid w:val="00923DAE"/>
    <w:rsid w:val="00927AB9"/>
    <w:rsid w:val="00932D05"/>
    <w:rsid w:val="00936BCE"/>
    <w:rsid w:val="009441D7"/>
    <w:rsid w:val="00946D91"/>
    <w:rsid w:val="00947FAF"/>
    <w:rsid w:val="00955BB7"/>
    <w:rsid w:val="00956821"/>
    <w:rsid w:val="0095771C"/>
    <w:rsid w:val="009654B7"/>
    <w:rsid w:val="00966848"/>
    <w:rsid w:val="009675F1"/>
    <w:rsid w:val="009764B8"/>
    <w:rsid w:val="009830D1"/>
    <w:rsid w:val="0098342C"/>
    <w:rsid w:val="00984968"/>
    <w:rsid w:val="00984F03"/>
    <w:rsid w:val="00986135"/>
    <w:rsid w:val="0098680E"/>
    <w:rsid w:val="00992A01"/>
    <w:rsid w:val="00992D37"/>
    <w:rsid w:val="00993562"/>
    <w:rsid w:val="009A06E3"/>
    <w:rsid w:val="009A09BA"/>
    <w:rsid w:val="009A2351"/>
    <w:rsid w:val="009A4549"/>
    <w:rsid w:val="009A5CBD"/>
    <w:rsid w:val="009A6EEB"/>
    <w:rsid w:val="009A7A35"/>
    <w:rsid w:val="009B29CB"/>
    <w:rsid w:val="009B4359"/>
    <w:rsid w:val="009B49B4"/>
    <w:rsid w:val="009B4E40"/>
    <w:rsid w:val="009B7DF6"/>
    <w:rsid w:val="009B7FE8"/>
    <w:rsid w:val="009C1025"/>
    <w:rsid w:val="009C34A2"/>
    <w:rsid w:val="009C4505"/>
    <w:rsid w:val="009D033A"/>
    <w:rsid w:val="009D1B1E"/>
    <w:rsid w:val="009D1F4D"/>
    <w:rsid w:val="009D217E"/>
    <w:rsid w:val="009D4767"/>
    <w:rsid w:val="009D4EE4"/>
    <w:rsid w:val="009D6CAC"/>
    <w:rsid w:val="009E27A1"/>
    <w:rsid w:val="009E280C"/>
    <w:rsid w:val="009E35F2"/>
    <w:rsid w:val="009E4028"/>
    <w:rsid w:val="009E413F"/>
    <w:rsid w:val="009E4891"/>
    <w:rsid w:val="009E5E83"/>
    <w:rsid w:val="009F0962"/>
    <w:rsid w:val="009F1A70"/>
    <w:rsid w:val="009F1C45"/>
    <w:rsid w:val="009F24A4"/>
    <w:rsid w:val="009F2D0C"/>
    <w:rsid w:val="009F31B3"/>
    <w:rsid w:val="009F39CE"/>
    <w:rsid w:val="00A03345"/>
    <w:rsid w:val="00A04CA6"/>
    <w:rsid w:val="00A0503C"/>
    <w:rsid w:val="00A05CD1"/>
    <w:rsid w:val="00A11C4D"/>
    <w:rsid w:val="00A151DA"/>
    <w:rsid w:val="00A165D1"/>
    <w:rsid w:val="00A226F8"/>
    <w:rsid w:val="00A241E8"/>
    <w:rsid w:val="00A26F8B"/>
    <w:rsid w:val="00A318B3"/>
    <w:rsid w:val="00A319C6"/>
    <w:rsid w:val="00A347A9"/>
    <w:rsid w:val="00A34DA6"/>
    <w:rsid w:val="00A3545B"/>
    <w:rsid w:val="00A35A17"/>
    <w:rsid w:val="00A3768A"/>
    <w:rsid w:val="00A406D0"/>
    <w:rsid w:val="00A46467"/>
    <w:rsid w:val="00A46B4B"/>
    <w:rsid w:val="00A51F6E"/>
    <w:rsid w:val="00A52223"/>
    <w:rsid w:val="00A53BDA"/>
    <w:rsid w:val="00A558F2"/>
    <w:rsid w:val="00A5751C"/>
    <w:rsid w:val="00A6183D"/>
    <w:rsid w:val="00A61B38"/>
    <w:rsid w:val="00A6253A"/>
    <w:rsid w:val="00A81A63"/>
    <w:rsid w:val="00A82066"/>
    <w:rsid w:val="00A821B9"/>
    <w:rsid w:val="00A83748"/>
    <w:rsid w:val="00A87651"/>
    <w:rsid w:val="00A90D9F"/>
    <w:rsid w:val="00A924E7"/>
    <w:rsid w:val="00A93398"/>
    <w:rsid w:val="00A93940"/>
    <w:rsid w:val="00A96AD3"/>
    <w:rsid w:val="00A976D9"/>
    <w:rsid w:val="00A977CC"/>
    <w:rsid w:val="00AA1366"/>
    <w:rsid w:val="00AA1A29"/>
    <w:rsid w:val="00AA20F5"/>
    <w:rsid w:val="00AA2442"/>
    <w:rsid w:val="00AA263F"/>
    <w:rsid w:val="00AA34F3"/>
    <w:rsid w:val="00AA6C17"/>
    <w:rsid w:val="00AB1753"/>
    <w:rsid w:val="00AB1E9F"/>
    <w:rsid w:val="00AB3334"/>
    <w:rsid w:val="00AB48A6"/>
    <w:rsid w:val="00AB549A"/>
    <w:rsid w:val="00AB7ADE"/>
    <w:rsid w:val="00AC0248"/>
    <w:rsid w:val="00AC03C3"/>
    <w:rsid w:val="00AD2AE6"/>
    <w:rsid w:val="00AD375E"/>
    <w:rsid w:val="00AD70A9"/>
    <w:rsid w:val="00AE06BD"/>
    <w:rsid w:val="00AE2F8E"/>
    <w:rsid w:val="00AE37C7"/>
    <w:rsid w:val="00AE38AF"/>
    <w:rsid w:val="00AE6345"/>
    <w:rsid w:val="00AE785A"/>
    <w:rsid w:val="00AF0042"/>
    <w:rsid w:val="00AF189B"/>
    <w:rsid w:val="00B011C0"/>
    <w:rsid w:val="00B01498"/>
    <w:rsid w:val="00B0593F"/>
    <w:rsid w:val="00B0712D"/>
    <w:rsid w:val="00B07433"/>
    <w:rsid w:val="00B10A46"/>
    <w:rsid w:val="00B10B45"/>
    <w:rsid w:val="00B10F56"/>
    <w:rsid w:val="00B11FA5"/>
    <w:rsid w:val="00B126FE"/>
    <w:rsid w:val="00B145AF"/>
    <w:rsid w:val="00B14ED0"/>
    <w:rsid w:val="00B238D7"/>
    <w:rsid w:val="00B24D0E"/>
    <w:rsid w:val="00B25D12"/>
    <w:rsid w:val="00B25D85"/>
    <w:rsid w:val="00B26DE9"/>
    <w:rsid w:val="00B32921"/>
    <w:rsid w:val="00B33B6E"/>
    <w:rsid w:val="00B34468"/>
    <w:rsid w:val="00B34C37"/>
    <w:rsid w:val="00B37883"/>
    <w:rsid w:val="00B37901"/>
    <w:rsid w:val="00B37C2D"/>
    <w:rsid w:val="00B40028"/>
    <w:rsid w:val="00B44F7A"/>
    <w:rsid w:val="00B4728D"/>
    <w:rsid w:val="00B50710"/>
    <w:rsid w:val="00B510BC"/>
    <w:rsid w:val="00B51124"/>
    <w:rsid w:val="00B5273C"/>
    <w:rsid w:val="00B5317C"/>
    <w:rsid w:val="00B5325A"/>
    <w:rsid w:val="00B61446"/>
    <w:rsid w:val="00B6204B"/>
    <w:rsid w:val="00B66CF8"/>
    <w:rsid w:val="00B67DC9"/>
    <w:rsid w:val="00B71C70"/>
    <w:rsid w:val="00B71F09"/>
    <w:rsid w:val="00B725EA"/>
    <w:rsid w:val="00B73C6E"/>
    <w:rsid w:val="00B802AA"/>
    <w:rsid w:val="00B821C9"/>
    <w:rsid w:val="00B82BCD"/>
    <w:rsid w:val="00B83955"/>
    <w:rsid w:val="00B86232"/>
    <w:rsid w:val="00B869B6"/>
    <w:rsid w:val="00B87B2C"/>
    <w:rsid w:val="00B90AAD"/>
    <w:rsid w:val="00B90E5B"/>
    <w:rsid w:val="00B941C8"/>
    <w:rsid w:val="00B95876"/>
    <w:rsid w:val="00B97079"/>
    <w:rsid w:val="00BA078D"/>
    <w:rsid w:val="00BA0E85"/>
    <w:rsid w:val="00BA1D9E"/>
    <w:rsid w:val="00BA22A5"/>
    <w:rsid w:val="00BA479F"/>
    <w:rsid w:val="00BA5476"/>
    <w:rsid w:val="00BA5822"/>
    <w:rsid w:val="00BA7AC9"/>
    <w:rsid w:val="00BB016F"/>
    <w:rsid w:val="00BB080E"/>
    <w:rsid w:val="00BB6233"/>
    <w:rsid w:val="00BC2525"/>
    <w:rsid w:val="00BC7BDC"/>
    <w:rsid w:val="00BD0659"/>
    <w:rsid w:val="00BD1735"/>
    <w:rsid w:val="00BD46F8"/>
    <w:rsid w:val="00BD54B3"/>
    <w:rsid w:val="00BD6129"/>
    <w:rsid w:val="00BE29F4"/>
    <w:rsid w:val="00BE2CFA"/>
    <w:rsid w:val="00BE2F3E"/>
    <w:rsid w:val="00BE3693"/>
    <w:rsid w:val="00BE45E9"/>
    <w:rsid w:val="00BE5E15"/>
    <w:rsid w:val="00BE6CF2"/>
    <w:rsid w:val="00BF13A2"/>
    <w:rsid w:val="00BF466C"/>
    <w:rsid w:val="00BF73CF"/>
    <w:rsid w:val="00BF7B49"/>
    <w:rsid w:val="00C00383"/>
    <w:rsid w:val="00C0038D"/>
    <w:rsid w:val="00C018BF"/>
    <w:rsid w:val="00C03E7C"/>
    <w:rsid w:val="00C05032"/>
    <w:rsid w:val="00C06592"/>
    <w:rsid w:val="00C07BDD"/>
    <w:rsid w:val="00C110D3"/>
    <w:rsid w:val="00C16539"/>
    <w:rsid w:val="00C16733"/>
    <w:rsid w:val="00C17D4E"/>
    <w:rsid w:val="00C22BA1"/>
    <w:rsid w:val="00C2612E"/>
    <w:rsid w:val="00C26EFB"/>
    <w:rsid w:val="00C3071A"/>
    <w:rsid w:val="00C3141F"/>
    <w:rsid w:val="00C33A1E"/>
    <w:rsid w:val="00C346AF"/>
    <w:rsid w:val="00C34C7B"/>
    <w:rsid w:val="00C363CC"/>
    <w:rsid w:val="00C36767"/>
    <w:rsid w:val="00C370C7"/>
    <w:rsid w:val="00C374A0"/>
    <w:rsid w:val="00C37F8A"/>
    <w:rsid w:val="00C41347"/>
    <w:rsid w:val="00C4692B"/>
    <w:rsid w:val="00C478F3"/>
    <w:rsid w:val="00C508FB"/>
    <w:rsid w:val="00C51B96"/>
    <w:rsid w:val="00C53041"/>
    <w:rsid w:val="00C53F43"/>
    <w:rsid w:val="00C555AB"/>
    <w:rsid w:val="00C56F9A"/>
    <w:rsid w:val="00C6242B"/>
    <w:rsid w:val="00C65B89"/>
    <w:rsid w:val="00C71A43"/>
    <w:rsid w:val="00C730DA"/>
    <w:rsid w:val="00C760C0"/>
    <w:rsid w:val="00C81676"/>
    <w:rsid w:val="00C81CB2"/>
    <w:rsid w:val="00C83493"/>
    <w:rsid w:val="00C83724"/>
    <w:rsid w:val="00C83B56"/>
    <w:rsid w:val="00C87678"/>
    <w:rsid w:val="00C907D7"/>
    <w:rsid w:val="00C90FF0"/>
    <w:rsid w:val="00C95B45"/>
    <w:rsid w:val="00C95D6D"/>
    <w:rsid w:val="00C978FA"/>
    <w:rsid w:val="00CA0496"/>
    <w:rsid w:val="00CA160C"/>
    <w:rsid w:val="00CA2D7D"/>
    <w:rsid w:val="00CA30CC"/>
    <w:rsid w:val="00CA3684"/>
    <w:rsid w:val="00CA37C1"/>
    <w:rsid w:val="00CA3AE3"/>
    <w:rsid w:val="00CA5610"/>
    <w:rsid w:val="00CA5A2C"/>
    <w:rsid w:val="00CA7674"/>
    <w:rsid w:val="00CA7CCB"/>
    <w:rsid w:val="00CB1200"/>
    <w:rsid w:val="00CB1998"/>
    <w:rsid w:val="00CB41EB"/>
    <w:rsid w:val="00CB7B5F"/>
    <w:rsid w:val="00CB7BCA"/>
    <w:rsid w:val="00CC05F6"/>
    <w:rsid w:val="00CC23BC"/>
    <w:rsid w:val="00CC3742"/>
    <w:rsid w:val="00CC4230"/>
    <w:rsid w:val="00CC4AB8"/>
    <w:rsid w:val="00CC68A9"/>
    <w:rsid w:val="00CC6977"/>
    <w:rsid w:val="00CD0E1C"/>
    <w:rsid w:val="00CD1708"/>
    <w:rsid w:val="00CD27D4"/>
    <w:rsid w:val="00CD35C4"/>
    <w:rsid w:val="00CD41E2"/>
    <w:rsid w:val="00CD43C5"/>
    <w:rsid w:val="00CE22A6"/>
    <w:rsid w:val="00CE2FCA"/>
    <w:rsid w:val="00CE4195"/>
    <w:rsid w:val="00CE4877"/>
    <w:rsid w:val="00CE75E0"/>
    <w:rsid w:val="00CF0228"/>
    <w:rsid w:val="00CF3D73"/>
    <w:rsid w:val="00CF55B0"/>
    <w:rsid w:val="00CF56A4"/>
    <w:rsid w:val="00CF6B68"/>
    <w:rsid w:val="00CF6F21"/>
    <w:rsid w:val="00D01FDF"/>
    <w:rsid w:val="00D078BF"/>
    <w:rsid w:val="00D07E59"/>
    <w:rsid w:val="00D10F81"/>
    <w:rsid w:val="00D13A14"/>
    <w:rsid w:val="00D14DAC"/>
    <w:rsid w:val="00D20D76"/>
    <w:rsid w:val="00D24D4D"/>
    <w:rsid w:val="00D24EA2"/>
    <w:rsid w:val="00D276E5"/>
    <w:rsid w:val="00D27939"/>
    <w:rsid w:val="00D32087"/>
    <w:rsid w:val="00D32212"/>
    <w:rsid w:val="00D33953"/>
    <w:rsid w:val="00D40C81"/>
    <w:rsid w:val="00D442B2"/>
    <w:rsid w:val="00D452C3"/>
    <w:rsid w:val="00D453A3"/>
    <w:rsid w:val="00D469D3"/>
    <w:rsid w:val="00D47517"/>
    <w:rsid w:val="00D47F13"/>
    <w:rsid w:val="00D559A9"/>
    <w:rsid w:val="00D55E48"/>
    <w:rsid w:val="00D55EE5"/>
    <w:rsid w:val="00D55FFD"/>
    <w:rsid w:val="00D57883"/>
    <w:rsid w:val="00D61F9A"/>
    <w:rsid w:val="00D6615C"/>
    <w:rsid w:val="00D67015"/>
    <w:rsid w:val="00D703D4"/>
    <w:rsid w:val="00D704B9"/>
    <w:rsid w:val="00D71A85"/>
    <w:rsid w:val="00D7523F"/>
    <w:rsid w:val="00D75702"/>
    <w:rsid w:val="00D75CBF"/>
    <w:rsid w:val="00D80919"/>
    <w:rsid w:val="00D80E90"/>
    <w:rsid w:val="00D81B9F"/>
    <w:rsid w:val="00D82A0A"/>
    <w:rsid w:val="00D82C24"/>
    <w:rsid w:val="00D866B6"/>
    <w:rsid w:val="00D87A45"/>
    <w:rsid w:val="00D9323A"/>
    <w:rsid w:val="00D93DE8"/>
    <w:rsid w:val="00D96111"/>
    <w:rsid w:val="00D96C33"/>
    <w:rsid w:val="00DA3BA8"/>
    <w:rsid w:val="00DA431F"/>
    <w:rsid w:val="00DA53B2"/>
    <w:rsid w:val="00DA5425"/>
    <w:rsid w:val="00DA5D4D"/>
    <w:rsid w:val="00DA5FE2"/>
    <w:rsid w:val="00DB1738"/>
    <w:rsid w:val="00DB5220"/>
    <w:rsid w:val="00DB7B44"/>
    <w:rsid w:val="00DC1FF4"/>
    <w:rsid w:val="00DC58A5"/>
    <w:rsid w:val="00DD2393"/>
    <w:rsid w:val="00DD294D"/>
    <w:rsid w:val="00DD604F"/>
    <w:rsid w:val="00DD611B"/>
    <w:rsid w:val="00DD7FB7"/>
    <w:rsid w:val="00DE102F"/>
    <w:rsid w:val="00DE18F2"/>
    <w:rsid w:val="00DE2846"/>
    <w:rsid w:val="00DF087B"/>
    <w:rsid w:val="00DF0A97"/>
    <w:rsid w:val="00DF6913"/>
    <w:rsid w:val="00DF7F04"/>
    <w:rsid w:val="00E0316E"/>
    <w:rsid w:val="00E03F71"/>
    <w:rsid w:val="00E0470E"/>
    <w:rsid w:val="00E0507C"/>
    <w:rsid w:val="00E052F7"/>
    <w:rsid w:val="00E12263"/>
    <w:rsid w:val="00E1359C"/>
    <w:rsid w:val="00E142A7"/>
    <w:rsid w:val="00E16C53"/>
    <w:rsid w:val="00E173FC"/>
    <w:rsid w:val="00E23A8F"/>
    <w:rsid w:val="00E30F9B"/>
    <w:rsid w:val="00E319B7"/>
    <w:rsid w:val="00E319DC"/>
    <w:rsid w:val="00E33EE2"/>
    <w:rsid w:val="00E40479"/>
    <w:rsid w:val="00E4415A"/>
    <w:rsid w:val="00E4526C"/>
    <w:rsid w:val="00E456A1"/>
    <w:rsid w:val="00E45B7E"/>
    <w:rsid w:val="00E5070D"/>
    <w:rsid w:val="00E50954"/>
    <w:rsid w:val="00E509D0"/>
    <w:rsid w:val="00E50CC8"/>
    <w:rsid w:val="00E525F2"/>
    <w:rsid w:val="00E551B6"/>
    <w:rsid w:val="00E56B29"/>
    <w:rsid w:val="00E60572"/>
    <w:rsid w:val="00E60FEE"/>
    <w:rsid w:val="00E64663"/>
    <w:rsid w:val="00E65DAE"/>
    <w:rsid w:val="00E66A5B"/>
    <w:rsid w:val="00E677D7"/>
    <w:rsid w:val="00E72EBF"/>
    <w:rsid w:val="00E74FE9"/>
    <w:rsid w:val="00E77D9A"/>
    <w:rsid w:val="00E819A8"/>
    <w:rsid w:val="00E819C8"/>
    <w:rsid w:val="00E8345F"/>
    <w:rsid w:val="00E84076"/>
    <w:rsid w:val="00E84101"/>
    <w:rsid w:val="00E855FE"/>
    <w:rsid w:val="00E85725"/>
    <w:rsid w:val="00E86842"/>
    <w:rsid w:val="00E92D11"/>
    <w:rsid w:val="00E92D2F"/>
    <w:rsid w:val="00E92DFD"/>
    <w:rsid w:val="00E9551A"/>
    <w:rsid w:val="00EA726D"/>
    <w:rsid w:val="00EA7650"/>
    <w:rsid w:val="00EC2C80"/>
    <w:rsid w:val="00EC40A1"/>
    <w:rsid w:val="00EC4DA5"/>
    <w:rsid w:val="00EC7F9B"/>
    <w:rsid w:val="00ED0F66"/>
    <w:rsid w:val="00ED304A"/>
    <w:rsid w:val="00ED573E"/>
    <w:rsid w:val="00ED5BE6"/>
    <w:rsid w:val="00ED5D4B"/>
    <w:rsid w:val="00EE01F0"/>
    <w:rsid w:val="00EE5504"/>
    <w:rsid w:val="00EE73D9"/>
    <w:rsid w:val="00EE7AF5"/>
    <w:rsid w:val="00EF02E6"/>
    <w:rsid w:val="00EF09CA"/>
    <w:rsid w:val="00EF28B0"/>
    <w:rsid w:val="00EF2958"/>
    <w:rsid w:val="00EF3FF6"/>
    <w:rsid w:val="00EF6C44"/>
    <w:rsid w:val="00EF756C"/>
    <w:rsid w:val="00F018CC"/>
    <w:rsid w:val="00F0311A"/>
    <w:rsid w:val="00F03EC1"/>
    <w:rsid w:val="00F049C6"/>
    <w:rsid w:val="00F07C3F"/>
    <w:rsid w:val="00F100C4"/>
    <w:rsid w:val="00F111BB"/>
    <w:rsid w:val="00F127A9"/>
    <w:rsid w:val="00F133E5"/>
    <w:rsid w:val="00F13763"/>
    <w:rsid w:val="00F14439"/>
    <w:rsid w:val="00F20E69"/>
    <w:rsid w:val="00F21C3B"/>
    <w:rsid w:val="00F23D15"/>
    <w:rsid w:val="00F27AEA"/>
    <w:rsid w:val="00F32888"/>
    <w:rsid w:val="00F32BC3"/>
    <w:rsid w:val="00F36A61"/>
    <w:rsid w:val="00F41DBA"/>
    <w:rsid w:val="00F434DC"/>
    <w:rsid w:val="00F45908"/>
    <w:rsid w:val="00F509EA"/>
    <w:rsid w:val="00F51D0C"/>
    <w:rsid w:val="00F52FD7"/>
    <w:rsid w:val="00F5398B"/>
    <w:rsid w:val="00F54865"/>
    <w:rsid w:val="00F61293"/>
    <w:rsid w:val="00F6340E"/>
    <w:rsid w:val="00F651F5"/>
    <w:rsid w:val="00F660DF"/>
    <w:rsid w:val="00F725C8"/>
    <w:rsid w:val="00F73259"/>
    <w:rsid w:val="00F76249"/>
    <w:rsid w:val="00F76450"/>
    <w:rsid w:val="00F776E6"/>
    <w:rsid w:val="00F77D3F"/>
    <w:rsid w:val="00F869EB"/>
    <w:rsid w:val="00F94166"/>
    <w:rsid w:val="00F949B2"/>
    <w:rsid w:val="00F94BF5"/>
    <w:rsid w:val="00F95221"/>
    <w:rsid w:val="00F96EB3"/>
    <w:rsid w:val="00FA2FF6"/>
    <w:rsid w:val="00FA63A8"/>
    <w:rsid w:val="00FB7803"/>
    <w:rsid w:val="00FC38BD"/>
    <w:rsid w:val="00FC3DAF"/>
    <w:rsid w:val="00FC451D"/>
    <w:rsid w:val="00FC6207"/>
    <w:rsid w:val="00FC7602"/>
    <w:rsid w:val="00FC7C05"/>
    <w:rsid w:val="00FD113B"/>
    <w:rsid w:val="00FD5F4D"/>
    <w:rsid w:val="00FE1189"/>
    <w:rsid w:val="00FE2555"/>
    <w:rsid w:val="00FE308E"/>
    <w:rsid w:val="00FE31DA"/>
    <w:rsid w:val="00FE33DE"/>
    <w:rsid w:val="00FE482A"/>
    <w:rsid w:val="00FE4D26"/>
    <w:rsid w:val="00FE6615"/>
    <w:rsid w:val="00FE6BCB"/>
    <w:rsid w:val="00FF0C17"/>
    <w:rsid w:val="00FF169E"/>
    <w:rsid w:val="00FF5272"/>
    <w:rsid w:val="00FF5DC8"/>
    <w:rsid w:val="00FF708A"/>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4E7462"/>
  <w15:docId w15:val="{328A5063-7E07-4514-A762-4D46601B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Signature" w:semiHidden="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qFormat="1"/>
    <w:lsdException w:name="Subtle Reference" w:semiHidden="1"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8BF"/>
    <w:pPr>
      <w:spacing w:after="0" w:line="250" w:lineRule="auto"/>
    </w:pPr>
    <w:rPr>
      <w:rFonts w:eastAsia="Times New Roman" w:cs="Times New Roman"/>
      <w:sz w:val="20"/>
      <w:szCs w:val="20"/>
    </w:rPr>
  </w:style>
  <w:style w:type="paragraph" w:styleId="Overskrift1">
    <w:name w:val="heading 1"/>
    <w:basedOn w:val="Normal"/>
    <w:next w:val="Ingress"/>
    <w:link w:val="Overskrift1Tegn"/>
    <w:uiPriority w:val="9"/>
    <w:qFormat/>
    <w:rsid w:val="004D026D"/>
    <w:pPr>
      <w:keepNext/>
      <w:keepLines/>
      <w:outlineLvl w:val="0"/>
    </w:pPr>
    <w:rPr>
      <w:rFonts w:asciiTheme="majorHAnsi" w:eastAsiaTheme="majorEastAsia" w:hAnsiTheme="majorHAnsi" w:cstheme="majorBidi"/>
      <w:bCs/>
      <w:color w:val="005E5D" w:themeColor="accent1"/>
      <w:sz w:val="36"/>
      <w:szCs w:val="32"/>
    </w:rPr>
  </w:style>
  <w:style w:type="paragraph" w:styleId="Overskrift2">
    <w:name w:val="heading 2"/>
    <w:basedOn w:val="Normal"/>
    <w:next w:val="Normal"/>
    <w:link w:val="Overskrift2Tegn"/>
    <w:uiPriority w:val="9"/>
    <w:qFormat/>
    <w:rsid w:val="005056DB"/>
    <w:pPr>
      <w:keepNext/>
      <w:keepLines/>
      <w:spacing w:before="200"/>
      <w:outlineLvl w:val="1"/>
    </w:pPr>
    <w:rPr>
      <w:rFonts w:asciiTheme="majorHAnsi" w:eastAsiaTheme="majorEastAsia" w:hAnsiTheme="majorHAnsi" w:cstheme="majorBidi"/>
      <w:bCs/>
      <w:color w:val="005E5D" w:themeColor="accent1"/>
      <w:sz w:val="28"/>
      <w:szCs w:val="24"/>
    </w:rPr>
  </w:style>
  <w:style w:type="paragraph" w:styleId="Overskrift3">
    <w:name w:val="heading 3"/>
    <w:basedOn w:val="Normal"/>
    <w:next w:val="Normal"/>
    <w:link w:val="Overskrift3Tegn"/>
    <w:autoRedefine/>
    <w:uiPriority w:val="9"/>
    <w:qFormat/>
    <w:rsid w:val="005A5F0C"/>
    <w:pPr>
      <w:keepNext/>
      <w:keepLines/>
      <w:spacing w:before="200" w:after="20"/>
      <w:outlineLvl w:val="2"/>
    </w:pPr>
    <w:rPr>
      <w:rFonts w:asciiTheme="majorHAnsi" w:eastAsiaTheme="majorEastAsia" w:hAnsiTheme="majorHAnsi" w:cstheme="majorBidi"/>
      <w:bCs/>
      <w:color w:val="005E5D" w:themeColor="accent1"/>
      <w:sz w:val="24"/>
      <w:szCs w:val="22"/>
    </w:rPr>
  </w:style>
  <w:style w:type="paragraph" w:styleId="Overskrift4">
    <w:name w:val="heading 4"/>
    <w:basedOn w:val="Normal"/>
    <w:next w:val="Normal"/>
    <w:link w:val="Overskrift4Tegn"/>
    <w:uiPriority w:val="9"/>
    <w:semiHidden/>
    <w:qFormat/>
    <w:rsid w:val="00C018BF"/>
    <w:pPr>
      <w:keepNext/>
      <w:keepLines/>
      <w:spacing w:before="200"/>
      <w:outlineLvl w:val="3"/>
    </w:pPr>
    <w:rPr>
      <w:rFonts w:asciiTheme="majorHAnsi" w:eastAsiaTheme="majorEastAsia" w:hAnsiTheme="majorHAnsi" w:cstheme="majorBidi"/>
      <w:b/>
      <w:bCs/>
      <w:i/>
      <w:iCs/>
      <w:color w:val="005E5D" w:themeColor="accent1"/>
    </w:rPr>
  </w:style>
  <w:style w:type="paragraph" w:styleId="Overskrift5">
    <w:name w:val="heading 5"/>
    <w:basedOn w:val="Normal"/>
    <w:next w:val="Normal"/>
    <w:link w:val="Overskrift5Tegn"/>
    <w:uiPriority w:val="9"/>
    <w:semiHidden/>
    <w:unhideWhenUsed/>
    <w:qFormat/>
    <w:rsid w:val="001D41AD"/>
    <w:pPr>
      <w:keepNext/>
      <w:keepLines/>
      <w:numPr>
        <w:ilvl w:val="4"/>
        <w:numId w:val="13"/>
      </w:numPr>
      <w:spacing w:before="200"/>
      <w:outlineLvl w:val="4"/>
    </w:pPr>
    <w:rPr>
      <w:rFonts w:asciiTheme="majorHAnsi" w:eastAsiaTheme="majorEastAsia" w:hAnsiTheme="majorHAnsi" w:cstheme="majorBidi"/>
      <w:color w:val="002E2E" w:themeColor="accent1" w:themeShade="7F"/>
    </w:rPr>
  </w:style>
  <w:style w:type="paragraph" w:styleId="Overskrift6">
    <w:name w:val="heading 6"/>
    <w:basedOn w:val="Normal"/>
    <w:next w:val="Normal"/>
    <w:link w:val="Overskrift6Tegn"/>
    <w:uiPriority w:val="9"/>
    <w:semiHidden/>
    <w:unhideWhenUsed/>
    <w:qFormat/>
    <w:rsid w:val="001D41AD"/>
    <w:pPr>
      <w:keepNext/>
      <w:keepLines/>
      <w:numPr>
        <w:ilvl w:val="5"/>
        <w:numId w:val="13"/>
      </w:numPr>
      <w:spacing w:before="200"/>
      <w:outlineLvl w:val="5"/>
    </w:pPr>
    <w:rPr>
      <w:rFonts w:asciiTheme="majorHAnsi" w:eastAsiaTheme="majorEastAsia" w:hAnsiTheme="majorHAnsi" w:cstheme="majorBidi"/>
      <w:i/>
      <w:iCs/>
      <w:color w:val="002E2E" w:themeColor="accent1" w:themeShade="7F"/>
    </w:rPr>
  </w:style>
  <w:style w:type="paragraph" w:styleId="Overskrift7">
    <w:name w:val="heading 7"/>
    <w:basedOn w:val="Normal"/>
    <w:next w:val="Normal"/>
    <w:link w:val="Overskrift7Tegn"/>
    <w:uiPriority w:val="9"/>
    <w:semiHidden/>
    <w:unhideWhenUsed/>
    <w:qFormat/>
    <w:rsid w:val="001D41AD"/>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1D41AD"/>
    <w:pPr>
      <w:keepNext/>
      <w:keepLines/>
      <w:numPr>
        <w:ilvl w:val="7"/>
        <w:numId w:val="13"/>
      </w:numPr>
      <w:spacing w:before="200"/>
      <w:outlineLvl w:val="7"/>
    </w:pPr>
    <w:rPr>
      <w:rFonts w:asciiTheme="majorHAnsi" w:eastAsiaTheme="majorEastAsia" w:hAnsiTheme="majorHAnsi" w:cstheme="majorBidi"/>
      <w:color w:val="404040" w:themeColor="text1" w:themeTint="BF"/>
    </w:rPr>
  </w:style>
  <w:style w:type="paragraph" w:styleId="Overskrift9">
    <w:name w:val="heading 9"/>
    <w:basedOn w:val="Normal"/>
    <w:next w:val="Normal"/>
    <w:link w:val="Overskrift9Tegn"/>
    <w:uiPriority w:val="9"/>
    <w:semiHidden/>
    <w:unhideWhenUsed/>
    <w:qFormat/>
    <w:rsid w:val="001D41AD"/>
    <w:pPr>
      <w:keepNext/>
      <w:keepLines/>
      <w:numPr>
        <w:ilvl w:val="8"/>
        <w:numId w:val="13"/>
      </w:numPr>
      <w:spacing w:before="200"/>
      <w:outlineLvl w:val="8"/>
    </w:pPr>
    <w:rPr>
      <w:rFonts w:asciiTheme="majorHAnsi" w:eastAsiaTheme="majorEastAsia" w:hAnsiTheme="majorHAnsi" w:cstheme="majorBidi"/>
      <w:i/>
      <w:iCs/>
      <w:color w:val="404040" w:themeColor="text1" w:themeTint="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Konvoluttadresse">
    <w:name w:val="envelope address"/>
    <w:basedOn w:val="Normal"/>
    <w:uiPriority w:val="99"/>
    <w:semiHidden/>
    <w:rsid w:val="0059621B"/>
  </w:style>
  <w:style w:type="paragraph" w:styleId="Hilsen">
    <w:name w:val="Closing"/>
    <w:basedOn w:val="Konvoluttadresse"/>
    <w:link w:val="HilsenTegn"/>
    <w:uiPriority w:val="99"/>
    <w:semiHidden/>
    <w:rsid w:val="0059621B"/>
    <w:pPr>
      <w:keepNext/>
      <w:keepLines/>
    </w:pPr>
  </w:style>
  <w:style w:type="character" w:customStyle="1" w:styleId="HilsenTegn">
    <w:name w:val="Hilsen Tegn"/>
    <w:basedOn w:val="Standardskriftforavsnitt"/>
    <w:link w:val="Hilsen"/>
    <w:uiPriority w:val="99"/>
    <w:semiHidden/>
    <w:rsid w:val="002B34B0"/>
    <w:rPr>
      <w:sz w:val="18"/>
    </w:rPr>
  </w:style>
  <w:style w:type="paragraph" w:styleId="Brdtekst">
    <w:name w:val="Body Text"/>
    <w:basedOn w:val="Normal"/>
    <w:link w:val="BrdtekstTegn"/>
    <w:rsid w:val="0059621B"/>
  </w:style>
  <w:style w:type="character" w:customStyle="1" w:styleId="BrdtekstTegn">
    <w:name w:val="Brødtekst Tegn"/>
    <w:basedOn w:val="Standardskriftforavsnitt"/>
    <w:link w:val="Brdtekst"/>
    <w:rsid w:val="002B34B0"/>
    <w:rPr>
      <w:sz w:val="18"/>
    </w:rPr>
  </w:style>
  <w:style w:type="paragraph" w:styleId="Tittel">
    <w:name w:val="Title"/>
    <w:basedOn w:val="Undertittel"/>
    <w:link w:val="TittelTegn"/>
    <w:uiPriority w:val="99"/>
    <w:semiHidden/>
    <w:rsid w:val="00593DC4"/>
    <w:pPr>
      <w:spacing w:after="300" w:line="336" w:lineRule="auto"/>
    </w:pPr>
    <w:rPr>
      <w:spacing w:val="0"/>
      <w:sz w:val="44"/>
      <w:szCs w:val="44"/>
    </w:rPr>
  </w:style>
  <w:style w:type="character" w:customStyle="1" w:styleId="TittelTegn">
    <w:name w:val="Tittel Tegn"/>
    <w:basedOn w:val="Standardskriftforavsnitt"/>
    <w:link w:val="Tittel"/>
    <w:uiPriority w:val="99"/>
    <w:semiHidden/>
    <w:rsid w:val="008307C9"/>
    <w:rPr>
      <w:rFonts w:eastAsiaTheme="majorEastAsia" w:cstheme="majorBidi"/>
      <w:iCs/>
      <w:color w:val="005E5D" w:themeColor="accent1"/>
      <w:sz w:val="44"/>
      <w:szCs w:val="44"/>
    </w:rPr>
  </w:style>
  <w:style w:type="paragraph" w:styleId="Undertittel">
    <w:name w:val="Subtitle"/>
    <w:basedOn w:val="Normal"/>
    <w:next w:val="Normal"/>
    <w:link w:val="UndertittelTegn"/>
    <w:uiPriority w:val="99"/>
    <w:semiHidden/>
    <w:rsid w:val="00086C49"/>
    <w:pPr>
      <w:numPr>
        <w:ilvl w:val="1"/>
      </w:numPr>
      <w:spacing w:line="480" w:lineRule="exact"/>
    </w:pPr>
    <w:rPr>
      <w:rFonts w:eastAsiaTheme="majorEastAsia" w:cstheme="majorBidi"/>
      <w:iCs/>
      <w:color w:val="005E5D" w:themeColor="accent1"/>
      <w:spacing w:val="15"/>
      <w:sz w:val="36"/>
      <w:szCs w:val="24"/>
    </w:rPr>
  </w:style>
  <w:style w:type="character" w:customStyle="1" w:styleId="UndertittelTegn">
    <w:name w:val="Undertittel Tegn"/>
    <w:basedOn w:val="Standardskriftforavsnitt"/>
    <w:link w:val="Undertittel"/>
    <w:uiPriority w:val="99"/>
    <w:semiHidden/>
    <w:rsid w:val="008307C9"/>
    <w:rPr>
      <w:rFonts w:eastAsiaTheme="majorEastAsia" w:cstheme="majorBidi"/>
      <w:iCs/>
      <w:color w:val="005E5D" w:themeColor="accent1"/>
      <w:spacing w:val="15"/>
      <w:sz w:val="36"/>
      <w:szCs w:val="24"/>
    </w:rPr>
  </w:style>
  <w:style w:type="character" w:customStyle="1" w:styleId="Overskrift1Tegn">
    <w:name w:val="Overskrift 1 Tegn"/>
    <w:basedOn w:val="Standardskriftforavsnitt"/>
    <w:link w:val="Overskrift1"/>
    <w:uiPriority w:val="9"/>
    <w:rsid w:val="004D026D"/>
    <w:rPr>
      <w:rFonts w:asciiTheme="majorHAnsi" w:eastAsiaTheme="majorEastAsia" w:hAnsiTheme="majorHAnsi" w:cstheme="majorBidi"/>
      <w:bCs/>
      <w:color w:val="005E5D" w:themeColor="accent1"/>
      <w:sz w:val="36"/>
      <w:szCs w:val="32"/>
    </w:rPr>
  </w:style>
  <w:style w:type="character" w:customStyle="1" w:styleId="Overskrift2Tegn">
    <w:name w:val="Overskrift 2 Tegn"/>
    <w:basedOn w:val="Standardskriftforavsnitt"/>
    <w:link w:val="Overskrift2"/>
    <w:uiPriority w:val="9"/>
    <w:rsid w:val="005056DB"/>
    <w:rPr>
      <w:rFonts w:asciiTheme="majorHAnsi" w:eastAsiaTheme="majorEastAsia" w:hAnsiTheme="majorHAnsi" w:cstheme="majorBidi"/>
      <w:bCs/>
      <w:color w:val="005E5D" w:themeColor="accent1"/>
      <w:sz w:val="28"/>
      <w:szCs w:val="24"/>
    </w:rPr>
  </w:style>
  <w:style w:type="paragraph" w:styleId="Topptekst">
    <w:name w:val="header"/>
    <w:basedOn w:val="Normal"/>
    <w:link w:val="TopptekstTegn"/>
    <w:rsid w:val="001C35D2"/>
    <w:pPr>
      <w:tabs>
        <w:tab w:val="center" w:pos="4536"/>
        <w:tab w:val="right" w:pos="9072"/>
      </w:tabs>
      <w:spacing w:line="240" w:lineRule="auto"/>
      <w:jc w:val="right"/>
    </w:pPr>
    <w:rPr>
      <w:rFonts w:asciiTheme="majorHAnsi" w:hAnsiTheme="majorHAnsi"/>
      <w:b/>
      <w:color w:val="404040"/>
      <w:sz w:val="14"/>
    </w:rPr>
  </w:style>
  <w:style w:type="character" w:customStyle="1" w:styleId="TopptekstTegn">
    <w:name w:val="Topptekst Tegn"/>
    <w:basedOn w:val="Standardskriftforavsnitt"/>
    <w:link w:val="Topptekst"/>
    <w:rsid w:val="008307C9"/>
    <w:rPr>
      <w:rFonts w:asciiTheme="majorHAnsi" w:eastAsia="Times New Roman" w:hAnsiTheme="majorHAnsi" w:cs="Times New Roman"/>
      <w:b/>
      <w:color w:val="404040"/>
      <w:sz w:val="14"/>
      <w:szCs w:val="20"/>
    </w:rPr>
  </w:style>
  <w:style w:type="paragraph" w:styleId="Bunntekst">
    <w:name w:val="footer"/>
    <w:basedOn w:val="Normal"/>
    <w:link w:val="BunntekstTegn"/>
    <w:uiPriority w:val="99"/>
    <w:rsid w:val="00DA5D4D"/>
    <w:pPr>
      <w:tabs>
        <w:tab w:val="center" w:pos="4536"/>
        <w:tab w:val="right" w:pos="8763"/>
      </w:tabs>
      <w:spacing w:line="240" w:lineRule="auto"/>
      <w:ind w:right="281"/>
      <w:jc w:val="right"/>
    </w:pPr>
    <w:rPr>
      <w:color w:val="000000" w:themeColor="text1"/>
      <w:sz w:val="15"/>
      <w:szCs w:val="15"/>
    </w:rPr>
  </w:style>
  <w:style w:type="character" w:customStyle="1" w:styleId="BunntekstTegn">
    <w:name w:val="Bunntekst Tegn"/>
    <w:basedOn w:val="Standardskriftforavsnitt"/>
    <w:link w:val="Bunntekst"/>
    <w:uiPriority w:val="99"/>
    <w:rsid w:val="004E576E"/>
    <w:rPr>
      <w:rFonts w:eastAsia="Times New Roman" w:cs="Times New Roman"/>
      <w:color w:val="000000" w:themeColor="text1"/>
      <w:sz w:val="15"/>
      <w:szCs w:val="15"/>
    </w:rPr>
  </w:style>
  <w:style w:type="paragraph" w:styleId="Bobletekst">
    <w:name w:val="Balloon Text"/>
    <w:basedOn w:val="Normal"/>
    <w:link w:val="BobletekstTegn"/>
    <w:uiPriority w:val="99"/>
    <w:semiHidden/>
    <w:unhideWhenUsed/>
    <w:rsid w:val="00160CF7"/>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60CF7"/>
    <w:rPr>
      <w:rFonts w:ascii="Tahoma" w:hAnsi="Tahoma" w:cs="Tahoma"/>
      <w:sz w:val="16"/>
      <w:szCs w:val="16"/>
    </w:rPr>
  </w:style>
  <w:style w:type="table" w:styleId="Tabellrutenett">
    <w:name w:val="Table Grid"/>
    <w:basedOn w:val="Vanligtabell"/>
    <w:rsid w:val="00160CF7"/>
    <w:pPr>
      <w:spacing w:after="0" w:line="240" w:lineRule="auto"/>
    </w:pPr>
    <w:tblPr/>
  </w:style>
  <w:style w:type="character" w:styleId="Plassholdertekst">
    <w:name w:val="Placeholder Text"/>
    <w:basedOn w:val="Standardskriftforavsnitt"/>
    <w:uiPriority w:val="99"/>
    <w:semiHidden/>
    <w:rsid w:val="00216F0C"/>
    <w:rPr>
      <w:color w:val="808080"/>
    </w:rPr>
  </w:style>
  <w:style w:type="character" w:customStyle="1" w:styleId="Overskrift3Tegn">
    <w:name w:val="Overskrift 3 Tegn"/>
    <w:basedOn w:val="Standardskriftforavsnitt"/>
    <w:link w:val="Overskrift3"/>
    <w:uiPriority w:val="9"/>
    <w:rsid w:val="005A5F0C"/>
    <w:rPr>
      <w:rFonts w:asciiTheme="majorHAnsi" w:eastAsiaTheme="majorEastAsia" w:hAnsiTheme="majorHAnsi" w:cstheme="majorBidi"/>
      <w:bCs/>
      <w:color w:val="005E5D" w:themeColor="accent1"/>
      <w:sz w:val="24"/>
    </w:rPr>
  </w:style>
  <w:style w:type="character" w:customStyle="1" w:styleId="Overskrift4Tegn">
    <w:name w:val="Overskrift 4 Tegn"/>
    <w:basedOn w:val="Standardskriftforavsnitt"/>
    <w:link w:val="Overskrift4"/>
    <w:uiPriority w:val="9"/>
    <w:semiHidden/>
    <w:rsid w:val="002B34B0"/>
    <w:rPr>
      <w:rFonts w:asciiTheme="majorHAnsi" w:eastAsiaTheme="majorEastAsia" w:hAnsiTheme="majorHAnsi" w:cstheme="majorBidi"/>
      <w:b/>
      <w:bCs/>
      <w:i/>
      <w:iCs/>
      <w:color w:val="005E5D" w:themeColor="accent1"/>
      <w:sz w:val="18"/>
    </w:rPr>
  </w:style>
  <w:style w:type="character" w:customStyle="1" w:styleId="Overskrift5Tegn">
    <w:name w:val="Overskrift 5 Tegn"/>
    <w:basedOn w:val="Standardskriftforavsnitt"/>
    <w:link w:val="Overskrift5"/>
    <w:uiPriority w:val="9"/>
    <w:semiHidden/>
    <w:rsid w:val="001D41AD"/>
    <w:rPr>
      <w:rFonts w:asciiTheme="majorHAnsi" w:eastAsiaTheme="majorEastAsia" w:hAnsiTheme="majorHAnsi" w:cstheme="majorBidi"/>
      <w:color w:val="002E2E" w:themeColor="accent1" w:themeShade="7F"/>
      <w:sz w:val="18"/>
    </w:rPr>
  </w:style>
  <w:style w:type="character" w:customStyle="1" w:styleId="Overskrift6Tegn">
    <w:name w:val="Overskrift 6 Tegn"/>
    <w:basedOn w:val="Standardskriftforavsnitt"/>
    <w:link w:val="Overskrift6"/>
    <w:uiPriority w:val="9"/>
    <w:semiHidden/>
    <w:rsid w:val="001D41AD"/>
    <w:rPr>
      <w:rFonts w:asciiTheme="majorHAnsi" w:eastAsiaTheme="majorEastAsia" w:hAnsiTheme="majorHAnsi" w:cstheme="majorBidi"/>
      <w:i/>
      <w:iCs/>
      <w:color w:val="002E2E" w:themeColor="accent1" w:themeShade="7F"/>
      <w:sz w:val="18"/>
    </w:rPr>
  </w:style>
  <w:style w:type="character" w:customStyle="1" w:styleId="Overskrift7Tegn">
    <w:name w:val="Overskrift 7 Tegn"/>
    <w:basedOn w:val="Standardskriftforavsnitt"/>
    <w:link w:val="Overskrift7"/>
    <w:uiPriority w:val="9"/>
    <w:semiHidden/>
    <w:rsid w:val="001D41AD"/>
    <w:rPr>
      <w:rFonts w:asciiTheme="majorHAnsi" w:eastAsiaTheme="majorEastAsia" w:hAnsiTheme="majorHAnsi" w:cstheme="majorBidi"/>
      <w:i/>
      <w:iCs/>
      <w:color w:val="404040" w:themeColor="text1" w:themeTint="BF"/>
      <w:sz w:val="18"/>
    </w:rPr>
  </w:style>
  <w:style w:type="character" w:customStyle="1" w:styleId="Overskrift8Tegn">
    <w:name w:val="Overskrift 8 Tegn"/>
    <w:basedOn w:val="Standardskriftforavsnitt"/>
    <w:link w:val="Overskrift8"/>
    <w:uiPriority w:val="9"/>
    <w:semiHidden/>
    <w:rsid w:val="001D41AD"/>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1D41AD"/>
    <w:rPr>
      <w:rFonts w:asciiTheme="majorHAnsi" w:eastAsiaTheme="majorEastAsia" w:hAnsiTheme="majorHAnsi" w:cstheme="majorBidi"/>
      <w:i/>
      <w:iCs/>
      <w:color w:val="404040" w:themeColor="text1" w:themeTint="BF"/>
      <w:sz w:val="20"/>
      <w:szCs w:val="20"/>
    </w:rPr>
  </w:style>
  <w:style w:type="paragraph" w:customStyle="1" w:styleId="Ingress">
    <w:name w:val="Ingress"/>
    <w:basedOn w:val="Normal"/>
    <w:next w:val="Normal"/>
    <w:uiPriority w:val="10"/>
    <w:qFormat/>
    <w:rsid w:val="00D57883"/>
    <w:pPr>
      <w:spacing w:after="260" w:line="245" w:lineRule="auto"/>
    </w:pPr>
    <w:rPr>
      <w:sz w:val="24"/>
    </w:rPr>
  </w:style>
  <w:style w:type="paragraph" w:customStyle="1" w:styleId="Sitat1">
    <w:name w:val="Sitat1"/>
    <w:basedOn w:val="Normal"/>
    <w:uiPriority w:val="99"/>
    <w:semiHidden/>
    <w:qFormat/>
    <w:rsid w:val="00086C49"/>
    <w:pPr>
      <w:spacing w:before="280" w:after="360" w:line="480" w:lineRule="exact"/>
    </w:pPr>
    <w:rPr>
      <w:color w:val="D86018" w:themeColor="accent4"/>
      <w:sz w:val="28"/>
    </w:rPr>
  </w:style>
  <w:style w:type="paragraph" w:styleId="Punktliste">
    <w:name w:val="List Bullet"/>
    <w:basedOn w:val="Normal"/>
    <w:uiPriority w:val="99"/>
    <w:semiHidden/>
    <w:qFormat/>
    <w:rsid w:val="00843446"/>
    <w:pPr>
      <w:numPr>
        <w:numId w:val="5"/>
      </w:numPr>
      <w:contextualSpacing/>
    </w:pPr>
  </w:style>
  <w:style w:type="paragraph" w:styleId="Punktliste2">
    <w:name w:val="List Bullet 2"/>
    <w:basedOn w:val="Normal"/>
    <w:uiPriority w:val="99"/>
    <w:semiHidden/>
    <w:qFormat/>
    <w:rsid w:val="00BA078D"/>
    <w:pPr>
      <w:numPr>
        <w:ilvl w:val="1"/>
        <w:numId w:val="5"/>
      </w:numPr>
      <w:tabs>
        <w:tab w:val="num" w:pos="360"/>
      </w:tabs>
      <w:ind w:left="0" w:firstLine="0"/>
      <w:contextualSpacing/>
    </w:pPr>
  </w:style>
  <w:style w:type="paragraph" w:styleId="Punktliste3">
    <w:name w:val="List Bullet 3"/>
    <w:basedOn w:val="Normal"/>
    <w:uiPriority w:val="99"/>
    <w:semiHidden/>
    <w:qFormat/>
    <w:rsid w:val="00BA078D"/>
    <w:pPr>
      <w:numPr>
        <w:ilvl w:val="2"/>
        <w:numId w:val="5"/>
      </w:numPr>
      <w:contextualSpacing/>
    </w:pPr>
  </w:style>
  <w:style w:type="paragraph" w:customStyle="1" w:styleId="Bilderamme">
    <w:name w:val="Bilderamme"/>
    <w:basedOn w:val="Normal"/>
    <w:next w:val="Normal"/>
    <w:uiPriority w:val="99"/>
    <w:semiHidden/>
    <w:rsid w:val="005F0B42"/>
    <w:pPr>
      <w:framePr w:hSpace="567" w:wrap="around" w:vAnchor="text" w:hAnchor="text" w:y="1"/>
      <w:spacing w:before="510" w:after="510"/>
    </w:pPr>
    <w:rPr>
      <w:bdr w:val="single" w:sz="4" w:space="0" w:color="005E5D" w:themeColor="text2"/>
    </w:rPr>
  </w:style>
  <w:style w:type="paragraph" w:styleId="Bildetekst">
    <w:name w:val="caption"/>
    <w:basedOn w:val="Normal"/>
    <w:next w:val="Normal"/>
    <w:uiPriority w:val="35"/>
    <w:qFormat/>
    <w:rsid w:val="005C4717"/>
    <w:pPr>
      <w:spacing w:before="160" w:after="160" w:line="240" w:lineRule="exact"/>
    </w:pPr>
    <w:rPr>
      <w:bCs/>
      <w:i/>
      <w:color w:val="000000" w:themeColor="text1"/>
      <w:sz w:val="16"/>
      <w:szCs w:val="18"/>
    </w:rPr>
  </w:style>
  <w:style w:type="paragraph" w:customStyle="1" w:styleId="TekstbokstOverskrift">
    <w:name w:val="Tekstbokst Overskrift"/>
    <w:basedOn w:val="Normal"/>
    <w:uiPriority w:val="10"/>
    <w:qFormat/>
    <w:rsid w:val="00086C49"/>
    <w:pPr>
      <w:spacing w:after="40"/>
    </w:pPr>
    <w:rPr>
      <w:caps/>
      <w:color w:val="FFFFFF" w:themeColor="background1"/>
      <w:sz w:val="24"/>
    </w:rPr>
  </w:style>
  <w:style w:type="paragraph" w:customStyle="1" w:styleId="Tekstboksbrdtekst">
    <w:name w:val="Tekstboks brødtekst"/>
    <w:basedOn w:val="Normal"/>
    <w:uiPriority w:val="10"/>
    <w:qFormat/>
    <w:rsid w:val="00163296"/>
    <w:pPr>
      <w:spacing w:line="240" w:lineRule="atLeast"/>
    </w:pPr>
    <w:rPr>
      <w:color w:val="FFFFFF" w:themeColor="background1"/>
    </w:rPr>
  </w:style>
  <w:style w:type="paragraph" w:customStyle="1" w:styleId="Baksidetekst">
    <w:name w:val="Baksidetekst"/>
    <w:basedOn w:val="Normal"/>
    <w:uiPriority w:val="99"/>
    <w:semiHidden/>
    <w:rsid w:val="009830D1"/>
    <w:rPr>
      <w:color w:val="FFFFFF" w:themeColor="background1"/>
    </w:rPr>
  </w:style>
  <w:style w:type="paragraph" w:styleId="INNH1">
    <w:name w:val="toc 1"/>
    <w:basedOn w:val="Normal"/>
    <w:next w:val="Normal"/>
    <w:autoRedefine/>
    <w:uiPriority w:val="39"/>
    <w:semiHidden/>
    <w:rsid w:val="009A7A35"/>
    <w:pPr>
      <w:tabs>
        <w:tab w:val="left" w:pos="227"/>
        <w:tab w:val="right" w:leader="dot" w:pos="8494"/>
      </w:tabs>
      <w:spacing w:line="360" w:lineRule="exact"/>
    </w:pPr>
    <w:rPr>
      <w:noProof/>
    </w:rPr>
  </w:style>
  <w:style w:type="paragraph" w:styleId="INNH2">
    <w:name w:val="toc 2"/>
    <w:basedOn w:val="Normal"/>
    <w:next w:val="Normal"/>
    <w:autoRedefine/>
    <w:uiPriority w:val="39"/>
    <w:semiHidden/>
    <w:rsid w:val="00065777"/>
    <w:pPr>
      <w:tabs>
        <w:tab w:val="left" w:pos="680"/>
        <w:tab w:val="right" w:leader="dot" w:pos="8494"/>
      </w:tabs>
      <w:spacing w:line="360" w:lineRule="exact"/>
      <w:ind w:left="227"/>
    </w:pPr>
  </w:style>
  <w:style w:type="paragraph" w:styleId="INNH3">
    <w:name w:val="toc 3"/>
    <w:basedOn w:val="Normal"/>
    <w:next w:val="Normal"/>
    <w:autoRedefine/>
    <w:uiPriority w:val="39"/>
    <w:semiHidden/>
    <w:rsid w:val="00065777"/>
    <w:pPr>
      <w:tabs>
        <w:tab w:val="left" w:pos="1247"/>
        <w:tab w:val="right" w:leader="dot" w:pos="8494"/>
      </w:tabs>
      <w:spacing w:line="360" w:lineRule="exact"/>
      <w:ind w:left="680"/>
    </w:pPr>
  </w:style>
  <w:style w:type="character" w:styleId="Hyperkobling">
    <w:name w:val="Hyperlink"/>
    <w:basedOn w:val="Standardskriftforavsnitt"/>
    <w:uiPriority w:val="99"/>
    <w:semiHidden/>
    <w:rsid w:val="00065777"/>
    <w:rPr>
      <w:color w:val="0072CE" w:themeColor="hyperlink"/>
      <w:u w:val="single"/>
    </w:rPr>
  </w:style>
  <w:style w:type="table" w:styleId="Lyslisteuthevingsfarge1">
    <w:name w:val="Light List Accent 1"/>
    <w:aliases w:val="Miljødir - Tabell"/>
    <w:basedOn w:val="Vanligtabell"/>
    <w:uiPriority w:val="61"/>
    <w:rsid w:val="00BE45E9"/>
    <w:pPr>
      <w:spacing w:after="0" w:line="242" w:lineRule="auto"/>
    </w:pPr>
    <w:rPr>
      <w:rFonts w:cs="Times New Roman"/>
      <w:sz w:val="17"/>
      <w:szCs w:val="20"/>
    </w:rPr>
    <w:tblPr>
      <w:tblStyleRowBandSize w:val="1"/>
      <w:tblStyleColBandSize w:val="1"/>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type="firstRow">
      <w:pPr>
        <w:spacing w:before="0" w:after="0" w:line="240" w:lineRule="auto"/>
      </w:pPr>
      <w:rPr>
        <w:b/>
        <w:bCs/>
        <w:color w:val="005E5D" w:themeColor="text2"/>
      </w:rPr>
      <w:tblPr/>
      <w:tcPr>
        <w:shd w:val="clear" w:color="auto" w:fill="F2F2F2" w:themeFill="background1" w:themeFillShade="F2"/>
      </w:tcPr>
    </w:tblStylePr>
    <w:tblStylePr w:type="lastRow">
      <w:pPr>
        <w:spacing w:before="0" w:after="0" w:line="240" w:lineRule="auto"/>
      </w:pPr>
      <w:rPr>
        <w:b/>
        <w:bCs/>
      </w:rPr>
    </w:tblStylePr>
    <w:tblStylePr w:type="firstCol">
      <w:rPr>
        <w:b/>
        <w:bCs/>
      </w:rPr>
    </w:tblStylePr>
    <w:tblStylePr w:type="lastCol">
      <w:pPr>
        <w:jc w:val="right"/>
      </w:pPr>
      <w:rPr>
        <w:b/>
        <w:bCs/>
      </w:rPr>
    </w:tblStylePr>
  </w:style>
  <w:style w:type="paragraph" w:customStyle="1" w:styleId="Tabelloverskrift">
    <w:name w:val="Tabelloverskrift"/>
    <w:basedOn w:val="Normal"/>
    <w:semiHidden/>
    <w:qFormat/>
    <w:rsid w:val="00086C49"/>
    <w:pPr>
      <w:spacing w:line="240" w:lineRule="atLeast"/>
    </w:pPr>
    <w:rPr>
      <w:rFonts w:asciiTheme="majorHAnsi" w:hAnsiTheme="majorHAnsi"/>
      <w:bCs/>
      <w:color w:val="FFFFFF" w:themeColor="background1"/>
    </w:rPr>
  </w:style>
  <w:style w:type="paragraph" w:customStyle="1" w:styleId="Tabellundertittel">
    <w:name w:val="Tabellundertittel"/>
    <w:basedOn w:val="Normal"/>
    <w:semiHidden/>
    <w:qFormat/>
    <w:rsid w:val="00163296"/>
    <w:pPr>
      <w:spacing w:line="200" w:lineRule="atLeast"/>
    </w:pPr>
    <w:rPr>
      <w:color w:val="FFFFFF" w:themeColor="background1"/>
      <w:sz w:val="16"/>
    </w:rPr>
  </w:style>
  <w:style w:type="paragraph" w:customStyle="1" w:styleId="Tabelltekst">
    <w:name w:val="Tabelltekst"/>
    <w:basedOn w:val="Normal"/>
    <w:semiHidden/>
    <w:qFormat/>
    <w:rsid w:val="002B34B0"/>
    <w:pPr>
      <w:spacing w:line="200" w:lineRule="exact"/>
    </w:pPr>
    <w:rPr>
      <w:sz w:val="17"/>
    </w:rPr>
  </w:style>
  <w:style w:type="paragraph" w:customStyle="1" w:styleId="Kolofonoverskrift">
    <w:name w:val="Kolofonoverskrift"/>
    <w:basedOn w:val="Normal"/>
    <w:uiPriority w:val="99"/>
    <w:semiHidden/>
    <w:rsid w:val="00086C49"/>
    <w:pPr>
      <w:spacing w:before="360" w:after="20" w:line="240" w:lineRule="auto"/>
    </w:pPr>
    <w:rPr>
      <w:rFonts w:ascii="Open Sans SemiBold" w:hAnsi="Open Sans SemiBold"/>
      <w:b/>
      <w:sz w:val="18"/>
    </w:rPr>
  </w:style>
  <w:style w:type="paragraph" w:customStyle="1" w:styleId="Kolofontekst">
    <w:name w:val="Kolofontekst"/>
    <w:basedOn w:val="Normal"/>
    <w:uiPriority w:val="99"/>
    <w:semiHidden/>
    <w:rsid w:val="009F0962"/>
    <w:rPr>
      <w:sz w:val="18"/>
    </w:rPr>
  </w:style>
  <w:style w:type="paragraph" w:styleId="Listeavsnitt">
    <w:name w:val="List Paragraph"/>
    <w:basedOn w:val="Normal"/>
    <w:uiPriority w:val="34"/>
    <w:qFormat/>
    <w:rsid w:val="002171C7"/>
    <w:pPr>
      <w:contextualSpacing/>
    </w:pPr>
  </w:style>
  <w:style w:type="paragraph" w:styleId="Fotnotetekst">
    <w:name w:val="footnote text"/>
    <w:basedOn w:val="Normal"/>
    <w:link w:val="FotnotetekstTegn"/>
    <w:semiHidden/>
    <w:rsid w:val="005614F7"/>
    <w:pPr>
      <w:spacing w:line="240" w:lineRule="atLeast"/>
    </w:pPr>
    <w:rPr>
      <w:rFonts w:eastAsiaTheme="minorHAnsi" w:cstheme="minorBidi"/>
      <w:color w:val="595959" w:themeColor="text1" w:themeTint="A6"/>
      <w:sz w:val="16"/>
    </w:rPr>
  </w:style>
  <w:style w:type="character" w:customStyle="1" w:styleId="FotnotetekstTegn">
    <w:name w:val="Fotnotetekst Tegn"/>
    <w:basedOn w:val="Standardskriftforavsnitt"/>
    <w:link w:val="Fotnotetekst"/>
    <w:semiHidden/>
    <w:rsid w:val="004E576E"/>
    <w:rPr>
      <w:color w:val="595959" w:themeColor="text1" w:themeTint="A6"/>
      <w:sz w:val="16"/>
      <w:szCs w:val="20"/>
    </w:rPr>
  </w:style>
  <w:style w:type="character" w:styleId="Fotnotereferanse">
    <w:name w:val="footnote reference"/>
    <w:basedOn w:val="Standardskriftforavsnitt"/>
    <w:uiPriority w:val="99"/>
    <w:semiHidden/>
    <w:unhideWhenUsed/>
    <w:rsid w:val="001737CA"/>
    <w:rPr>
      <w:vertAlign w:val="superscript"/>
    </w:rPr>
  </w:style>
  <w:style w:type="character" w:styleId="Utheving">
    <w:name w:val="Emphasis"/>
    <w:basedOn w:val="Standardskriftforavsnitt"/>
    <w:uiPriority w:val="20"/>
    <w:semiHidden/>
    <w:qFormat/>
    <w:rsid w:val="00086C49"/>
    <w:rPr>
      <w:i/>
      <w:iCs/>
    </w:rPr>
  </w:style>
  <w:style w:type="character" w:styleId="Sterkutheving">
    <w:name w:val="Intense Emphasis"/>
    <w:basedOn w:val="Standardskriftforavsnitt"/>
    <w:uiPriority w:val="21"/>
    <w:semiHidden/>
    <w:qFormat/>
    <w:rsid w:val="00086C49"/>
    <w:rPr>
      <w:i/>
      <w:iCs/>
      <w:color w:val="005E5D" w:themeColor="accent1"/>
    </w:rPr>
  </w:style>
  <w:style w:type="paragraph" w:styleId="Sitat">
    <w:name w:val="Quote"/>
    <w:basedOn w:val="Normal"/>
    <w:next w:val="Normal"/>
    <w:link w:val="SitatTegn"/>
    <w:uiPriority w:val="29"/>
    <w:qFormat/>
    <w:rsid w:val="00086C49"/>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086C49"/>
    <w:rPr>
      <w:rFonts w:eastAsia="Times New Roman" w:cs="Times New Roman"/>
      <w:i/>
      <w:iCs/>
      <w:color w:val="404040" w:themeColor="text1" w:themeTint="BF"/>
      <w:sz w:val="20"/>
      <w:szCs w:val="20"/>
      <w:lang w:eastAsia="nb-NO"/>
    </w:rPr>
  </w:style>
  <w:style w:type="character" w:styleId="Sterkreferanse">
    <w:name w:val="Intense Reference"/>
    <w:basedOn w:val="Standardskriftforavsnitt"/>
    <w:uiPriority w:val="32"/>
    <w:semiHidden/>
    <w:qFormat/>
    <w:rsid w:val="00086C49"/>
    <w:rPr>
      <w:b w:val="0"/>
      <w:bCs/>
      <w:smallCaps/>
      <w:color w:val="005E5D" w:themeColor="accent1"/>
      <w:spacing w:val="5"/>
    </w:rPr>
  </w:style>
  <w:style w:type="character" w:styleId="Boktittel">
    <w:name w:val="Book Title"/>
    <w:basedOn w:val="Standardskriftforavsnitt"/>
    <w:uiPriority w:val="33"/>
    <w:semiHidden/>
    <w:qFormat/>
    <w:rsid w:val="00086C49"/>
    <w:rPr>
      <w:b w:val="0"/>
      <w:bCs/>
      <w:i/>
      <w:iCs/>
      <w:spacing w:val="5"/>
    </w:rPr>
  </w:style>
  <w:style w:type="paragraph" w:customStyle="1" w:styleId="Mottaker">
    <w:name w:val="Mottaker"/>
    <w:basedOn w:val="Normal"/>
    <w:uiPriority w:val="99"/>
    <w:semiHidden/>
    <w:rsid w:val="00A93940"/>
    <w:pPr>
      <w:framePr w:hSpace="142" w:vSpace="170" w:wrap="around" w:vAnchor="page" w:hAnchor="text" w:y="2269"/>
      <w:spacing w:line="240" w:lineRule="auto"/>
    </w:pPr>
  </w:style>
  <w:style w:type="paragraph" w:customStyle="1" w:styleId="ref">
    <w:name w:val="ref"/>
    <w:basedOn w:val="Normal"/>
    <w:uiPriority w:val="99"/>
    <w:semiHidden/>
    <w:rsid w:val="00D57883"/>
    <w:pPr>
      <w:framePr w:hSpace="142" w:vSpace="170" w:wrap="around" w:vAnchor="page" w:hAnchor="text" w:y="2269"/>
      <w:spacing w:line="180" w:lineRule="auto"/>
    </w:pPr>
    <w:rPr>
      <w:sz w:val="18"/>
      <w:szCs w:val="18"/>
    </w:rPr>
  </w:style>
  <w:style w:type="character" w:styleId="Ulstomtale">
    <w:name w:val="Unresolved Mention"/>
    <w:basedOn w:val="Standardskriftforavsnitt"/>
    <w:uiPriority w:val="99"/>
    <w:semiHidden/>
    <w:unhideWhenUsed/>
    <w:rsid w:val="002D3739"/>
    <w:rPr>
      <w:color w:val="605E5C"/>
      <w:shd w:val="clear" w:color="auto" w:fill="E1DFDD"/>
    </w:rPr>
  </w:style>
  <w:style w:type="paragraph" w:customStyle="1" w:styleId="Avsender">
    <w:name w:val="Avsender"/>
    <w:basedOn w:val="Normal"/>
    <w:uiPriority w:val="99"/>
    <w:semiHidden/>
    <w:rsid w:val="00ED573E"/>
    <w:pPr>
      <w:tabs>
        <w:tab w:val="left" w:pos="3459"/>
      </w:tabs>
    </w:pPr>
  </w:style>
  <w:style w:type="table" w:customStyle="1" w:styleId="Tabellrutenett1">
    <w:name w:val="Tabellrutenett1"/>
    <w:basedOn w:val="Vanligtabell"/>
    <w:next w:val="Tabellrutenett"/>
    <w:uiPriority w:val="59"/>
    <w:rsid w:val="002A2A66"/>
    <w:pPr>
      <w:spacing w:after="0" w:line="240" w:lineRule="auto"/>
    </w:pPr>
    <w:rPr>
      <w:rFonts w:ascii="Times New Roman" w:eastAsia="Times New Roman" w:hAnsi="Times New Roman" w:cs="Times New Roman"/>
      <w:sz w:val="20"/>
      <w:szCs w:val="20"/>
    </w:rPr>
    <w:tblPr/>
  </w:style>
  <w:style w:type="table" w:customStyle="1" w:styleId="Miljdir-Tabell1">
    <w:name w:val="Miljødir - Tabell1"/>
    <w:basedOn w:val="Vanligtabell"/>
    <w:next w:val="Lyslisteuthevingsfarge1"/>
    <w:uiPriority w:val="61"/>
    <w:semiHidden/>
    <w:unhideWhenUsed/>
    <w:rsid w:val="00E23A8F"/>
    <w:pPr>
      <w:spacing w:after="0" w:line="240" w:lineRule="auto"/>
    </w:pPr>
    <w:rPr>
      <w:rFonts w:ascii="Trebuchet MS" w:eastAsia="Trebuchet MS" w:hAnsi="Trebuchet MS" w:cs="Times New Roman"/>
    </w:rPr>
    <w:tblPr>
      <w:tblStyleRowBandSize w:val="1"/>
      <w:tblStyleColBandSize w:val="1"/>
    </w:tblPr>
    <w:tcPr>
      <w:tcBorders>
        <w:top w:val="single" w:sz="8" w:space="0" w:color="006964"/>
        <w:left w:val="single" w:sz="8" w:space="0" w:color="006964"/>
        <w:bottom w:val="single" w:sz="8" w:space="0" w:color="006964"/>
        <w:right w:val="single" w:sz="8" w:space="0" w:color="006964"/>
      </w:tcBorders>
    </w:tcPr>
    <w:tblStylePr w:type="firstRow">
      <w:pPr>
        <w:spacing w:beforeLines="0" w:before="0" w:beforeAutospacing="0" w:afterLines="0" w:after="0" w:afterAutospacing="0" w:line="240" w:lineRule="auto"/>
      </w:pPr>
      <w:rPr>
        <w:b w:val="0"/>
        <w:bCs/>
        <w:color w:val="FFFFFF"/>
      </w:rPr>
      <w:tblPr/>
      <w:tcPr>
        <w:shd w:val="clear" w:color="auto" w:fill="006964"/>
      </w:tcPr>
    </w:tblStylePr>
    <w:tblStylePr w:type="lastRow">
      <w:pPr>
        <w:spacing w:beforeLines="0" w:before="0" w:beforeAutospacing="0" w:afterLines="0" w:after="0" w:afterAutospacing="0" w:line="240" w:lineRule="auto"/>
      </w:pPr>
      <w:rPr>
        <w:b/>
        <w:bCs/>
      </w:rPr>
      <w:tblPr/>
      <w:tcPr>
        <w:tcBorders>
          <w:top w:val="double" w:sz="6" w:space="0" w:color="006964"/>
          <w:left w:val="single" w:sz="8" w:space="0" w:color="006964"/>
          <w:bottom w:val="single" w:sz="8" w:space="0" w:color="006964"/>
          <w:right w:val="single" w:sz="8" w:space="0" w:color="006964"/>
        </w:tcBorders>
      </w:tcPr>
    </w:tblStylePr>
    <w:tblStylePr w:type="firstCol">
      <w:rPr>
        <w:b/>
        <w:bCs/>
      </w:rPr>
    </w:tblStylePr>
    <w:tblStylePr w:type="lastCol">
      <w:rPr>
        <w:b/>
        <w:bCs/>
      </w:rPr>
    </w:tblStylePr>
  </w:style>
  <w:style w:type="character" w:styleId="Sterk">
    <w:name w:val="Strong"/>
    <w:basedOn w:val="Standardskriftforavsnitt"/>
    <w:uiPriority w:val="22"/>
    <w:qFormat/>
    <w:rsid w:val="00932D05"/>
    <w:rPr>
      <w:b/>
      <w:bCs/>
    </w:rPr>
  </w:style>
  <w:style w:type="paragraph" w:styleId="Revisjon">
    <w:name w:val="Revision"/>
    <w:hidden/>
    <w:uiPriority w:val="99"/>
    <w:semiHidden/>
    <w:rsid w:val="00275653"/>
    <w:pPr>
      <w:spacing w:after="0" w:line="240" w:lineRule="auto"/>
    </w:pPr>
    <w:rPr>
      <w:rFonts w:eastAsia="Times New Roman" w:cs="Times New Roman"/>
      <w:sz w:val="20"/>
      <w:szCs w:val="20"/>
    </w:rPr>
  </w:style>
  <w:style w:type="character" w:styleId="Merknadsreferanse">
    <w:name w:val="annotation reference"/>
    <w:basedOn w:val="Standardskriftforavsnitt"/>
    <w:uiPriority w:val="99"/>
    <w:semiHidden/>
    <w:unhideWhenUsed/>
    <w:rsid w:val="002D259C"/>
    <w:rPr>
      <w:sz w:val="16"/>
      <w:szCs w:val="16"/>
    </w:rPr>
  </w:style>
  <w:style w:type="paragraph" w:styleId="Merknadstekst">
    <w:name w:val="annotation text"/>
    <w:basedOn w:val="Normal"/>
    <w:link w:val="MerknadstekstTegn"/>
    <w:uiPriority w:val="99"/>
    <w:unhideWhenUsed/>
    <w:rsid w:val="002D259C"/>
    <w:pPr>
      <w:spacing w:line="240" w:lineRule="auto"/>
    </w:pPr>
  </w:style>
  <w:style w:type="character" w:customStyle="1" w:styleId="MerknadstekstTegn">
    <w:name w:val="Merknadstekst Tegn"/>
    <w:basedOn w:val="Standardskriftforavsnitt"/>
    <w:link w:val="Merknadstekst"/>
    <w:uiPriority w:val="99"/>
    <w:rsid w:val="002D259C"/>
    <w:rPr>
      <w:rFonts w:eastAsia="Times New Roman" w:cs="Times New Roman"/>
      <w:sz w:val="20"/>
      <w:szCs w:val="20"/>
    </w:rPr>
  </w:style>
  <w:style w:type="paragraph" w:styleId="Kommentaremne">
    <w:name w:val="annotation subject"/>
    <w:basedOn w:val="Merknadstekst"/>
    <w:next w:val="Merknadstekst"/>
    <w:link w:val="KommentaremneTegn"/>
    <w:uiPriority w:val="99"/>
    <w:semiHidden/>
    <w:unhideWhenUsed/>
    <w:rsid w:val="002D259C"/>
    <w:rPr>
      <w:b/>
      <w:bCs/>
    </w:rPr>
  </w:style>
  <w:style w:type="character" w:customStyle="1" w:styleId="KommentaremneTegn">
    <w:name w:val="Kommentaremne Tegn"/>
    <w:basedOn w:val="MerknadstekstTegn"/>
    <w:link w:val="Kommentaremne"/>
    <w:uiPriority w:val="99"/>
    <w:semiHidden/>
    <w:rsid w:val="002D259C"/>
    <w:rPr>
      <w:rFonts w:eastAsia="Times New Roman" w:cs="Times New Roman"/>
      <w:b/>
      <w:bCs/>
      <w:sz w:val="20"/>
      <w:szCs w:val="20"/>
    </w:rPr>
  </w:style>
  <w:style w:type="character" w:styleId="Omtale">
    <w:name w:val="Mention"/>
    <w:basedOn w:val="Standardskriftforavsnitt"/>
    <w:uiPriority w:val="99"/>
    <w:unhideWhenUsed/>
    <w:rsid w:val="006D40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811">
      <w:bodyDiv w:val="1"/>
      <w:marLeft w:val="0"/>
      <w:marRight w:val="0"/>
      <w:marTop w:val="0"/>
      <w:marBottom w:val="0"/>
      <w:divBdr>
        <w:top w:val="none" w:sz="0" w:space="0" w:color="auto"/>
        <w:left w:val="none" w:sz="0" w:space="0" w:color="auto"/>
        <w:bottom w:val="none" w:sz="0" w:space="0" w:color="auto"/>
        <w:right w:val="none" w:sz="0" w:space="0" w:color="auto"/>
      </w:divBdr>
    </w:div>
    <w:div w:id="234977871">
      <w:bodyDiv w:val="1"/>
      <w:marLeft w:val="0"/>
      <w:marRight w:val="0"/>
      <w:marTop w:val="0"/>
      <w:marBottom w:val="0"/>
      <w:divBdr>
        <w:top w:val="none" w:sz="0" w:space="0" w:color="auto"/>
        <w:left w:val="none" w:sz="0" w:space="0" w:color="auto"/>
        <w:bottom w:val="none" w:sz="0" w:space="0" w:color="auto"/>
        <w:right w:val="none" w:sz="0" w:space="0" w:color="auto"/>
      </w:divBdr>
    </w:div>
    <w:div w:id="255676995">
      <w:bodyDiv w:val="1"/>
      <w:marLeft w:val="0"/>
      <w:marRight w:val="0"/>
      <w:marTop w:val="0"/>
      <w:marBottom w:val="0"/>
      <w:divBdr>
        <w:top w:val="none" w:sz="0" w:space="0" w:color="auto"/>
        <w:left w:val="none" w:sz="0" w:space="0" w:color="auto"/>
        <w:bottom w:val="none" w:sz="0" w:space="0" w:color="auto"/>
        <w:right w:val="none" w:sz="0" w:space="0" w:color="auto"/>
      </w:divBdr>
    </w:div>
    <w:div w:id="314064809">
      <w:bodyDiv w:val="1"/>
      <w:marLeft w:val="0"/>
      <w:marRight w:val="0"/>
      <w:marTop w:val="0"/>
      <w:marBottom w:val="0"/>
      <w:divBdr>
        <w:top w:val="none" w:sz="0" w:space="0" w:color="auto"/>
        <w:left w:val="none" w:sz="0" w:space="0" w:color="auto"/>
        <w:bottom w:val="none" w:sz="0" w:space="0" w:color="auto"/>
        <w:right w:val="none" w:sz="0" w:space="0" w:color="auto"/>
      </w:divBdr>
    </w:div>
    <w:div w:id="787772190">
      <w:bodyDiv w:val="1"/>
      <w:marLeft w:val="0"/>
      <w:marRight w:val="0"/>
      <w:marTop w:val="0"/>
      <w:marBottom w:val="0"/>
      <w:divBdr>
        <w:top w:val="none" w:sz="0" w:space="0" w:color="auto"/>
        <w:left w:val="none" w:sz="0" w:space="0" w:color="auto"/>
        <w:bottom w:val="none" w:sz="0" w:space="0" w:color="auto"/>
        <w:right w:val="none" w:sz="0" w:space="0" w:color="auto"/>
      </w:divBdr>
      <w:divsChild>
        <w:div w:id="34935266">
          <w:marLeft w:val="0"/>
          <w:marRight w:val="0"/>
          <w:marTop w:val="0"/>
          <w:marBottom w:val="0"/>
          <w:divBdr>
            <w:top w:val="none" w:sz="0" w:space="0" w:color="auto"/>
            <w:left w:val="none" w:sz="0" w:space="0" w:color="auto"/>
            <w:bottom w:val="none" w:sz="0" w:space="0" w:color="auto"/>
            <w:right w:val="none" w:sz="0" w:space="0" w:color="auto"/>
          </w:divBdr>
        </w:div>
        <w:div w:id="316767361">
          <w:marLeft w:val="0"/>
          <w:marRight w:val="0"/>
          <w:marTop w:val="0"/>
          <w:marBottom w:val="0"/>
          <w:divBdr>
            <w:top w:val="none" w:sz="0" w:space="0" w:color="auto"/>
            <w:left w:val="none" w:sz="0" w:space="0" w:color="auto"/>
            <w:bottom w:val="none" w:sz="0" w:space="0" w:color="auto"/>
            <w:right w:val="none" w:sz="0" w:space="0" w:color="auto"/>
          </w:divBdr>
        </w:div>
        <w:div w:id="413744087">
          <w:marLeft w:val="0"/>
          <w:marRight w:val="0"/>
          <w:marTop w:val="0"/>
          <w:marBottom w:val="0"/>
          <w:divBdr>
            <w:top w:val="none" w:sz="0" w:space="0" w:color="auto"/>
            <w:left w:val="none" w:sz="0" w:space="0" w:color="auto"/>
            <w:bottom w:val="none" w:sz="0" w:space="0" w:color="auto"/>
            <w:right w:val="none" w:sz="0" w:space="0" w:color="auto"/>
          </w:divBdr>
        </w:div>
        <w:div w:id="434833975">
          <w:marLeft w:val="0"/>
          <w:marRight w:val="0"/>
          <w:marTop w:val="0"/>
          <w:marBottom w:val="0"/>
          <w:divBdr>
            <w:top w:val="none" w:sz="0" w:space="0" w:color="auto"/>
            <w:left w:val="none" w:sz="0" w:space="0" w:color="auto"/>
            <w:bottom w:val="none" w:sz="0" w:space="0" w:color="auto"/>
            <w:right w:val="none" w:sz="0" w:space="0" w:color="auto"/>
          </w:divBdr>
        </w:div>
        <w:div w:id="918755138">
          <w:marLeft w:val="0"/>
          <w:marRight w:val="0"/>
          <w:marTop w:val="0"/>
          <w:marBottom w:val="0"/>
          <w:divBdr>
            <w:top w:val="none" w:sz="0" w:space="0" w:color="auto"/>
            <w:left w:val="none" w:sz="0" w:space="0" w:color="auto"/>
            <w:bottom w:val="none" w:sz="0" w:space="0" w:color="auto"/>
            <w:right w:val="none" w:sz="0" w:space="0" w:color="auto"/>
          </w:divBdr>
        </w:div>
        <w:div w:id="1021248616">
          <w:marLeft w:val="0"/>
          <w:marRight w:val="0"/>
          <w:marTop w:val="0"/>
          <w:marBottom w:val="0"/>
          <w:divBdr>
            <w:top w:val="none" w:sz="0" w:space="0" w:color="auto"/>
            <w:left w:val="none" w:sz="0" w:space="0" w:color="auto"/>
            <w:bottom w:val="none" w:sz="0" w:space="0" w:color="auto"/>
            <w:right w:val="none" w:sz="0" w:space="0" w:color="auto"/>
          </w:divBdr>
        </w:div>
        <w:div w:id="1345746843">
          <w:marLeft w:val="0"/>
          <w:marRight w:val="0"/>
          <w:marTop w:val="0"/>
          <w:marBottom w:val="0"/>
          <w:divBdr>
            <w:top w:val="none" w:sz="0" w:space="0" w:color="auto"/>
            <w:left w:val="none" w:sz="0" w:space="0" w:color="auto"/>
            <w:bottom w:val="none" w:sz="0" w:space="0" w:color="auto"/>
            <w:right w:val="none" w:sz="0" w:space="0" w:color="auto"/>
          </w:divBdr>
          <w:divsChild>
            <w:div w:id="1853686729">
              <w:marLeft w:val="-75"/>
              <w:marRight w:val="0"/>
              <w:marTop w:val="30"/>
              <w:marBottom w:val="30"/>
              <w:divBdr>
                <w:top w:val="none" w:sz="0" w:space="0" w:color="auto"/>
                <w:left w:val="none" w:sz="0" w:space="0" w:color="auto"/>
                <w:bottom w:val="none" w:sz="0" w:space="0" w:color="auto"/>
                <w:right w:val="none" w:sz="0" w:space="0" w:color="auto"/>
              </w:divBdr>
              <w:divsChild>
                <w:div w:id="425658504">
                  <w:marLeft w:val="0"/>
                  <w:marRight w:val="0"/>
                  <w:marTop w:val="0"/>
                  <w:marBottom w:val="0"/>
                  <w:divBdr>
                    <w:top w:val="none" w:sz="0" w:space="0" w:color="auto"/>
                    <w:left w:val="none" w:sz="0" w:space="0" w:color="auto"/>
                    <w:bottom w:val="none" w:sz="0" w:space="0" w:color="auto"/>
                    <w:right w:val="none" w:sz="0" w:space="0" w:color="auto"/>
                  </w:divBdr>
                  <w:divsChild>
                    <w:div w:id="18744224">
                      <w:marLeft w:val="0"/>
                      <w:marRight w:val="0"/>
                      <w:marTop w:val="0"/>
                      <w:marBottom w:val="0"/>
                      <w:divBdr>
                        <w:top w:val="none" w:sz="0" w:space="0" w:color="auto"/>
                        <w:left w:val="none" w:sz="0" w:space="0" w:color="auto"/>
                        <w:bottom w:val="none" w:sz="0" w:space="0" w:color="auto"/>
                        <w:right w:val="none" w:sz="0" w:space="0" w:color="auto"/>
                      </w:divBdr>
                    </w:div>
                  </w:divsChild>
                </w:div>
                <w:div w:id="532423304">
                  <w:marLeft w:val="0"/>
                  <w:marRight w:val="0"/>
                  <w:marTop w:val="0"/>
                  <w:marBottom w:val="0"/>
                  <w:divBdr>
                    <w:top w:val="none" w:sz="0" w:space="0" w:color="auto"/>
                    <w:left w:val="none" w:sz="0" w:space="0" w:color="auto"/>
                    <w:bottom w:val="none" w:sz="0" w:space="0" w:color="auto"/>
                    <w:right w:val="none" w:sz="0" w:space="0" w:color="auto"/>
                  </w:divBdr>
                  <w:divsChild>
                    <w:div w:id="1487235157">
                      <w:marLeft w:val="0"/>
                      <w:marRight w:val="0"/>
                      <w:marTop w:val="0"/>
                      <w:marBottom w:val="0"/>
                      <w:divBdr>
                        <w:top w:val="none" w:sz="0" w:space="0" w:color="auto"/>
                        <w:left w:val="none" w:sz="0" w:space="0" w:color="auto"/>
                        <w:bottom w:val="none" w:sz="0" w:space="0" w:color="auto"/>
                        <w:right w:val="none" w:sz="0" w:space="0" w:color="auto"/>
                      </w:divBdr>
                    </w:div>
                  </w:divsChild>
                </w:div>
                <w:div w:id="651715083">
                  <w:marLeft w:val="0"/>
                  <w:marRight w:val="0"/>
                  <w:marTop w:val="0"/>
                  <w:marBottom w:val="0"/>
                  <w:divBdr>
                    <w:top w:val="none" w:sz="0" w:space="0" w:color="auto"/>
                    <w:left w:val="none" w:sz="0" w:space="0" w:color="auto"/>
                    <w:bottom w:val="none" w:sz="0" w:space="0" w:color="auto"/>
                    <w:right w:val="none" w:sz="0" w:space="0" w:color="auto"/>
                  </w:divBdr>
                  <w:divsChild>
                    <w:div w:id="1938977441">
                      <w:marLeft w:val="0"/>
                      <w:marRight w:val="0"/>
                      <w:marTop w:val="0"/>
                      <w:marBottom w:val="0"/>
                      <w:divBdr>
                        <w:top w:val="none" w:sz="0" w:space="0" w:color="auto"/>
                        <w:left w:val="none" w:sz="0" w:space="0" w:color="auto"/>
                        <w:bottom w:val="none" w:sz="0" w:space="0" w:color="auto"/>
                        <w:right w:val="none" w:sz="0" w:space="0" w:color="auto"/>
                      </w:divBdr>
                    </w:div>
                  </w:divsChild>
                </w:div>
                <w:div w:id="993021593">
                  <w:marLeft w:val="0"/>
                  <w:marRight w:val="0"/>
                  <w:marTop w:val="0"/>
                  <w:marBottom w:val="0"/>
                  <w:divBdr>
                    <w:top w:val="none" w:sz="0" w:space="0" w:color="auto"/>
                    <w:left w:val="none" w:sz="0" w:space="0" w:color="auto"/>
                    <w:bottom w:val="none" w:sz="0" w:space="0" w:color="auto"/>
                    <w:right w:val="none" w:sz="0" w:space="0" w:color="auto"/>
                  </w:divBdr>
                  <w:divsChild>
                    <w:div w:id="1078594839">
                      <w:marLeft w:val="0"/>
                      <w:marRight w:val="0"/>
                      <w:marTop w:val="0"/>
                      <w:marBottom w:val="0"/>
                      <w:divBdr>
                        <w:top w:val="none" w:sz="0" w:space="0" w:color="auto"/>
                        <w:left w:val="none" w:sz="0" w:space="0" w:color="auto"/>
                        <w:bottom w:val="none" w:sz="0" w:space="0" w:color="auto"/>
                        <w:right w:val="none" w:sz="0" w:space="0" w:color="auto"/>
                      </w:divBdr>
                    </w:div>
                  </w:divsChild>
                </w:div>
                <w:div w:id="1099642826">
                  <w:marLeft w:val="0"/>
                  <w:marRight w:val="0"/>
                  <w:marTop w:val="0"/>
                  <w:marBottom w:val="0"/>
                  <w:divBdr>
                    <w:top w:val="none" w:sz="0" w:space="0" w:color="auto"/>
                    <w:left w:val="none" w:sz="0" w:space="0" w:color="auto"/>
                    <w:bottom w:val="none" w:sz="0" w:space="0" w:color="auto"/>
                    <w:right w:val="none" w:sz="0" w:space="0" w:color="auto"/>
                  </w:divBdr>
                  <w:divsChild>
                    <w:div w:id="1422067184">
                      <w:marLeft w:val="0"/>
                      <w:marRight w:val="0"/>
                      <w:marTop w:val="0"/>
                      <w:marBottom w:val="0"/>
                      <w:divBdr>
                        <w:top w:val="none" w:sz="0" w:space="0" w:color="auto"/>
                        <w:left w:val="none" w:sz="0" w:space="0" w:color="auto"/>
                        <w:bottom w:val="none" w:sz="0" w:space="0" w:color="auto"/>
                        <w:right w:val="none" w:sz="0" w:space="0" w:color="auto"/>
                      </w:divBdr>
                    </w:div>
                  </w:divsChild>
                </w:div>
                <w:div w:id="1269198250">
                  <w:marLeft w:val="0"/>
                  <w:marRight w:val="0"/>
                  <w:marTop w:val="0"/>
                  <w:marBottom w:val="0"/>
                  <w:divBdr>
                    <w:top w:val="none" w:sz="0" w:space="0" w:color="auto"/>
                    <w:left w:val="none" w:sz="0" w:space="0" w:color="auto"/>
                    <w:bottom w:val="none" w:sz="0" w:space="0" w:color="auto"/>
                    <w:right w:val="none" w:sz="0" w:space="0" w:color="auto"/>
                  </w:divBdr>
                  <w:divsChild>
                    <w:div w:id="160509377">
                      <w:marLeft w:val="0"/>
                      <w:marRight w:val="0"/>
                      <w:marTop w:val="0"/>
                      <w:marBottom w:val="0"/>
                      <w:divBdr>
                        <w:top w:val="none" w:sz="0" w:space="0" w:color="auto"/>
                        <w:left w:val="none" w:sz="0" w:space="0" w:color="auto"/>
                        <w:bottom w:val="none" w:sz="0" w:space="0" w:color="auto"/>
                        <w:right w:val="none" w:sz="0" w:space="0" w:color="auto"/>
                      </w:divBdr>
                    </w:div>
                  </w:divsChild>
                </w:div>
                <w:div w:id="1431512510">
                  <w:marLeft w:val="0"/>
                  <w:marRight w:val="0"/>
                  <w:marTop w:val="0"/>
                  <w:marBottom w:val="0"/>
                  <w:divBdr>
                    <w:top w:val="none" w:sz="0" w:space="0" w:color="auto"/>
                    <w:left w:val="none" w:sz="0" w:space="0" w:color="auto"/>
                    <w:bottom w:val="none" w:sz="0" w:space="0" w:color="auto"/>
                    <w:right w:val="none" w:sz="0" w:space="0" w:color="auto"/>
                  </w:divBdr>
                  <w:divsChild>
                    <w:div w:id="1546871143">
                      <w:marLeft w:val="0"/>
                      <w:marRight w:val="0"/>
                      <w:marTop w:val="0"/>
                      <w:marBottom w:val="0"/>
                      <w:divBdr>
                        <w:top w:val="none" w:sz="0" w:space="0" w:color="auto"/>
                        <w:left w:val="none" w:sz="0" w:space="0" w:color="auto"/>
                        <w:bottom w:val="none" w:sz="0" w:space="0" w:color="auto"/>
                        <w:right w:val="none" w:sz="0" w:space="0" w:color="auto"/>
                      </w:divBdr>
                    </w:div>
                  </w:divsChild>
                </w:div>
                <w:div w:id="1546523776">
                  <w:marLeft w:val="0"/>
                  <w:marRight w:val="0"/>
                  <w:marTop w:val="0"/>
                  <w:marBottom w:val="0"/>
                  <w:divBdr>
                    <w:top w:val="none" w:sz="0" w:space="0" w:color="auto"/>
                    <w:left w:val="none" w:sz="0" w:space="0" w:color="auto"/>
                    <w:bottom w:val="none" w:sz="0" w:space="0" w:color="auto"/>
                    <w:right w:val="none" w:sz="0" w:space="0" w:color="auto"/>
                  </w:divBdr>
                  <w:divsChild>
                    <w:div w:id="1917279314">
                      <w:marLeft w:val="0"/>
                      <w:marRight w:val="0"/>
                      <w:marTop w:val="0"/>
                      <w:marBottom w:val="0"/>
                      <w:divBdr>
                        <w:top w:val="none" w:sz="0" w:space="0" w:color="auto"/>
                        <w:left w:val="none" w:sz="0" w:space="0" w:color="auto"/>
                        <w:bottom w:val="none" w:sz="0" w:space="0" w:color="auto"/>
                        <w:right w:val="none" w:sz="0" w:space="0" w:color="auto"/>
                      </w:divBdr>
                    </w:div>
                  </w:divsChild>
                </w:div>
                <w:div w:id="1618758995">
                  <w:marLeft w:val="0"/>
                  <w:marRight w:val="0"/>
                  <w:marTop w:val="0"/>
                  <w:marBottom w:val="0"/>
                  <w:divBdr>
                    <w:top w:val="none" w:sz="0" w:space="0" w:color="auto"/>
                    <w:left w:val="none" w:sz="0" w:space="0" w:color="auto"/>
                    <w:bottom w:val="none" w:sz="0" w:space="0" w:color="auto"/>
                    <w:right w:val="none" w:sz="0" w:space="0" w:color="auto"/>
                  </w:divBdr>
                  <w:divsChild>
                    <w:div w:id="1761097664">
                      <w:marLeft w:val="0"/>
                      <w:marRight w:val="0"/>
                      <w:marTop w:val="0"/>
                      <w:marBottom w:val="0"/>
                      <w:divBdr>
                        <w:top w:val="none" w:sz="0" w:space="0" w:color="auto"/>
                        <w:left w:val="none" w:sz="0" w:space="0" w:color="auto"/>
                        <w:bottom w:val="none" w:sz="0" w:space="0" w:color="auto"/>
                        <w:right w:val="none" w:sz="0" w:space="0" w:color="auto"/>
                      </w:divBdr>
                    </w:div>
                  </w:divsChild>
                </w:div>
                <w:div w:id="1803110101">
                  <w:marLeft w:val="0"/>
                  <w:marRight w:val="0"/>
                  <w:marTop w:val="0"/>
                  <w:marBottom w:val="0"/>
                  <w:divBdr>
                    <w:top w:val="none" w:sz="0" w:space="0" w:color="auto"/>
                    <w:left w:val="none" w:sz="0" w:space="0" w:color="auto"/>
                    <w:bottom w:val="none" w:sz="0" w:space="0" w:color="auto"/>
                    <w:right w:val="none" w:sz="0" w:space="0" w:color="auto"/>
                  </w:divBdr>
                  <w:divsChild>
                    <w:div w:id="88743677">
                      <w:marLeft w:val="0"/>
                      <w:marRight w:val="0"/>
                      <w:marTop w:val="0"/>
                      <w:marBottom w:val="0"/>
                      <w:divBdr>
                        <w:top w:val="none" w:sz="0" w:space="0" w:color="auto"/>
                        <w:left w:val="none" w:sz="0" w:space="0" w:color="auto"/>
                        <w:bottom w:val="none" w:sz="0" w:space="0" w:color="auto"/>
                        <w:right w:val="none" w:sz="0" w:space="0" w:color="auto"/>
                      </w:divBdr>
                    </w:div>
                  </w:divsChild>
                </w:div>
                <w:div w:id="1809586341">
                  <w:marLeft w:val="0"/>
                  <w:marRight w:val="0"/>
                  <w:marTop w:val="0"/>
                  <w:marBottom w:val="0"/>
                  <w:divBdr>
                    <w:top w:val="none" w:sz="0" w:space="0" w:color="auto"/>
                    <w:left w:val="none" w:sz="0" w:space="0" w:color="auto"/>
                    <w:bottom w:val="none" w:sz="0" w:space="0" w:color="auto"/>
                    <w:right w:val="none" w:sz="0" w:space="0" w:color="auto"/>
                  </w:divBdr>
                  <w:divsChild>
                    <w:div w:id="1870023278">
                      <w:marLeft w:val="0"/>
                      <w:marRight w:val="0"/>
                      <w:marTop w:val="0"/>
                      <w:marBottom w:val="0"/>
                      <w:divBdr>
                        <w:top w:val="none" w:sz="0" w:space="0" w:color="auto"/>
                        <w:left w:val="none" w:sz="0" w:space="0" w:color="auto"/>
                        <w:bottom w:val="none" w:sz="0" w:space="0" w:color="auto"/>
                        <w:right w:val="none" w:sz="0" w:space="0" w:color="auto"/>
                      </w:divBdr>
                    </w:div>
                  </w:divsChild>
                </w:div>
                <w:div w:id="2077897201">
                  <w:marLeft w:val="0"/>
                  <w:marRight w:val="0"/>
                  <w:marTop w:val="0"/>
                  <w:marBottom w:val="0"/>
                  <w:divBdr>
                    <w:top w:val="none" w:sz="0" w:space="0" w:color="auto"/>
                    <w:left w:val="none" w:sz="0" w:space="0" w:color="auto"/>
                    <w:bottom w:val="none" w:sz="0" w:space="0" w:color="auto"/>
                    <w:right w:val="none" w:sz="0" w:space="0" w:color="auto"/>
                  </w:divBdr>
                  <w:divsChild>
                    <w:div w:id="187133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506641">
          <w:marLeft w:val="0"/>
          <w:marRight w:val="0"/>
          <w:marTop w:val="0"/>
          <w:marBottom w:val="0"/>
          <w:divBdr>
            <w:top w:val="none" w:sz="0" w:space="0" w:color="auto"/>
            <w:left w:val="none" w:sz="0" w:space="0" w:color="auto"/>
            <w:bottom w:val="none" w:sz="0" w:space="0" w:color="auto"/>
            <w:right w:val="none" w:sz="0" w:space="0" w:color="auto"/>
          </w:divBdr>
        </w:div>
        <w:div w:id="1528643883">
          <w:marLeft w:val="0"/>
          <w:marRight w:val="0"/>
          <w:marTop w:val="0"/>
          <w:marBottom w:val="0"/>
          <w:divBdr>
            <w:top w:val="none" w:sz="0" w:space="0" w:color="auto"/>
            <w:left w:val="none" w:sz="0" w:space="0" w:color="auto"/>
            <w:bottom w:val="none" w:sz="0" w:space="0" w:color="auto"/>
            <w:right w:val="none" w:sz="0" w:space="0" w:color="auto"/>
          </w:divBdr>
          <w:divsChild>
            <w:div w:id="539706832">
              <w:marLeft w:val="0"/>
              <w:marRight w:val="0"/>
              <w:marTop w:val="0"/>
              <w:marBottom w:val="0"/>
              <w:divBdr>
                <w:top w:val="none" w:sz="0" w:space="0" w:color="auto"/>
                <w:left w:val="none" w:sz="0" w:space="0" w:color="auto"/>
                <w:bottom w:val="none" w:sz="0" w:space="0" w:color="auto"/>
                <w:right w:val="none" w:sz="0" w:space="0" w:color="auto"/>
              </w:divBdr>
            </w:div>
            <w:div w:id="564141218">
              <w:marLeft w:val="0"/>
              <w:marRight w:val="0"/>
              <w:marTop w:val="0"/>
              <w:marBottom w:val="0"/>
              <w:divBdr>
                <w:top w:val="none" w:sz="0" w:space="0" w:color="auto"/>
                <w:left w:val="none" w:sz="0" w:space="0" w:color="auto"/>
                <w:bottom w:val="none" w:sz="0" w:space="0" w:color="auto"/>
                <w:right w:val="none" w:sz="0" w:space="0" w:color="auto"/>
              </w:divBdr>
            </w:div>
            <w:div w:id="653417918">
              <w:marLeft w:val="0"/>
              <w:marRight w:val="0"/>
              <w:marTop w:val="0"/>
              <w:marBottom w:val="0"/>
              <w:divBdr>
                <w:top w:val="none" w:sz="0" w:space="0" w:color="auto"/>
                <w:left w:val="none" w:sz="0" w:space="0" w:color="auto"/>
                <w:bottom w:val="none" w:sz="0" w:space="0" w:color="auto"/>
                <w:right w:val="none" w:sz="0" w:space="0" w:color="auto"/>
              </w:divBdr>
            </w:div>
            <w:div w:id="718676336">
              <w:marLeft w:val="0"/>
              <w:marRight w:val="0"/>
              <w:marTop w:val="0"/>
              <w:marBottom w:val="0"/>
              <w:divBdr>
                <w:top w:val="none" w:sz="0" w:space="0" w:color="auto"/>
                <w:left w:val="none" w:sz="0" w:space="0" w:color="auto"/>
                <w:bottom w:val="none" w:sz="0" w:space="0" w:color="auto"/>
                <w:right w:val="none" w:sz="0" w:space="0" w:color="auto"/>
              </w:divBdr>
            </w:div>
            <w:div w:id="894466279">
              <w:marLeft w:val="0"/>
              <w:marRight w:val="0"/>
              <w:marTop w:val="0"/>
              <w:marBottom w:val="0"/>
              <w:divBdr>
                <w:top w:val="none" w:sz="0" w:space="0" w:color="auto"/>
                <w:left w:val="none" w:sz="0" w:space="0" w:color="auto"/>
                <w:bottom w:val="none" w:sz="0" w:space="0" w:color="auto"/>
                <w:right w:val="none" w:sz="0" w:space="0" w:color="auto"/>
              </w:divBdr>
            </w:div>
            <w:div w:id="1653634090">
              <w:marLeft w:val="0"/>
              <w:marRight w:val="0"/>
              <w:marTop w:val="0"/>
              <w:marBottom w:val="0"/>
              <w:divBdr>
                <w:top w:val="none" w:sz="0" w:space="0" w:color="auto"/>
                <w:left w:val="none" w:sz="0" w:space="0" w:color="auto"/>
                <w:bottom w:val="none" w:sz="0" w:space="0" w:color="auto"/>
                <w:right w:val="none" w:sz="0" w:space="0" w:color="auto"/>
              </w:divBdr>
            </w:div>
            <w:div w:id="1743940579">
              <w:marLeft w:val="0"/>
              <w:marRight w:val="0"/>
              <w:marTop w:val="0"/>
              <w:marBottom w:val="0"/>
              <w:divBdr>
                <w:top w:val="none" w:sz="0" w:space="0" w:color="auto"/>
                <w:left w:val="none" w:sz="0" w:space="0" w:color="auto"/>
                <w:bottom w:val="none" w:sz="0" w:space="0" w:color="auto"/>
                <w:right w:val="none" w:sz="0" w:space="0" w:color="auto"/>
              </w:divBdr>
            </w:div>
            <w:div w:id="1884243514">
              <w:marLeft w:val="0"/>
              <w:marRight w:val="0"/>
              <w:marTop w:val="0"/>
              <w:marBottom w:val="0"/>
              <w:divBdr>
                <w:top w:val="none" w:sz="0" w:space="0" w:color="auto"/>
                <w:left w:val="none" w:sz="0" w:space="0" w:color="auto"/>
                <w:bottom w:val="none" w:sz="0" w:space="0" w:color="auto"/>
                <w:right w:val="none" w:sz="0" w:space="0" w:color="auto"/>
              </w:divBdr>
            </w:div>
            <w:div w:id="2042315385">
              <w:marLeft w:val="0"/>
              <w:marRight w:val="0"/>
              <w:marTop w:val="0"/>
              <w:marBottom w:val="0"/>
              <w:divBdr>
                <w:top w:val="none" w:sz="0" w:space="0" w:color="auto"/>
                <w:left w:val="none" w:sz="0" w:space="0" w:color="auto"/>
                <w:bottom w:val="none" w:sz="0" w:space="0" w:color="auto"/>
                <w:right w:val="none" w:sz="0" w:space="0" w:color="auto"/>
              </w:divBdr>
            </w:div>
            <w:div w:id="2054620500">
              <w:marLeft w:val="0"/>
              <w:marRight w:val="0"/>
              <w:marTop w:val="0"/>
              <w:marBottom w:val="0"/>
              <w:divBdr>
                <w:top w:val="none" w:sz="0" w:space="0" w:color="auto"/>
                <w:left w:val="none" w:sz="0" w:space="0" w:color="auto"/>
                <w:bottom w:val="none" w:sz="0" w:space="0" w:color="auto"/>
                <w:right w:val="none" w:sz="0" w:space="0" w:color="auto"/>
              </w:divBdr>
            </w:div>
            <w:div w:id="2114082463">
              <w:marLeft w:val="0"/>
              <w:marRight w:val="0"/>
              <w:marTop w:val="0"/>
              <w:marBottom w:val="0"/>
              <w:divBdr>
                <w:top w:val="none" w:sz="0" w:space="0" w:color="auto"/>
                <w:left w:val="none" w:sz="0" w:space="0" w:color="auto"/>
                <w:bottom w:val="none" w:sz="0" w:space="0" w:color="auto"/>
                <w:right w:val="none" w:sz="0" w:space="0" w:color="auto"/>
              </w:divBdr>
            </w:div>
          </w:divsChild>
        </w:div>
        <w:div w:id="1615593533">
          <w:marLeft w:val="0"/>
          <w:marRight w:val="0"/>
          <w:marTop w:val="0"/>
          <w:marBottom w:val="0"/>
          <w:divBdr>
            <w:top w:val="none" w:sz="0" w:space="0" w:color="auto"/>
            <w:left w:val="none" w:sz="0" w:space="0" w:color="auto"/>
            <w:bottom w:val="none" w:sz="0" w:space="0" w:color="auto"/>
            <w:right w:val="none" w:sz="0" w:space="0" w:color="auto"/>
          </w:divBdr>
        </w:div>
      </w:divsChild>
    </w:div>
    <w:div w:id="828401138">
      <w:bodyDiv w:val="1"/>
      <w:marLeft w:val="0"/>
      <w:marRight w:val="0"/>
      <w:marTop w:val="0"/>
      <w:marBottom w:val="0"/>
      <w:divBdr>
        <w:top w:val="none" w:sz="0" w:space="0" w:color="auto"/>
        <w:left w:val="none" w:sz="0" w:space="0" w:color="auto"/>
        <w:bottom w:val="none" w:sz="0" w:space="0" w:color="auto"/>
        <w:right w:val="none" w:sz="0" w:space="0" w:color="auto"/>
      </w:divBdr>
    </w:div>
    <w:div w:id="936988768">
      <w:bodyDiv w:val="1"/>
      <w:marLeft w:val="0"/>
      <w:marRight w:val="0"/>
      <w:marTop w:val="0"/>
      <w:marBottom w:val="0"/>
      <w:divBdr>
        <w:top w:val="none" w:sz="0" w:space="0" w:color="auto"/>
        <w:left w:val="none" w:sz="0" w:space="0" w:color="auto"/>
        <w:bottom w:val="none" w:sz="0" w:space="0" w:color="auto"/>
        <w:right w:val="none" w:sz="0" w:space="0" w:color="auto"/>
      </w:divBdr>
      <w:divsChild>
        <w:div w:id="196285596">
          <w:marLeft w:val="0"/>
          <w:marRight w:val="0"/>
          <w:marTop w:val="0"/>
          <w:marBottom w:val="0"/>
          <w:divBdr>
            <w:top w:val="none" w:sz="0" w:space="0" w:color="auto"/>
            <w:left w:val="none" w:sz="0" w:space="0" w:color="auto"/>
            <w:bottom w:val="none" w:sz="0" w:space="0" w:color="auto"/>
            <w:right w:val="none" w:sz="0" w:space="0" w:color="auto"/>
          </w:divBdr>
          <w:divsChild>
            <w:div w:id="299456600">
              <w:marLeft w:val="0"/>
              <w:marRight w:val="0"/>
              <w:marTop w:val="0"/>
              <w:marBottom w:val="0"/>
              <w:divBdr>
                <w:top w:val="none" w:sz="0" w:space="0" w:color="auto"/>
                <w:left w:val="none" w:sz="0" w:space="0" w:color="auto"/>
                <w:bottom w:val="none" w:sz="0" w:space="0" w:color="auto"/>
                <w:right w:val="none" w:sz="0" w:space="0" w:color="auto"/>
              </w:divBdr>
            </w:div>
            <w:div w:id="786394981">
              <w:marLeft w:val="0"/>
              <w:marRight w:val="0"/>
              <w:marTop w:val="0"/>
              <w:marBottom w:val="0"/>
              <w:divBdr>
                <w:top w:val="none" w:sz="0" w:space="0" w:color="auto"/>
                <w:left w:val="none" w:sz="0" w:space="0" w:color="auto"/>
                <w:bottom w:val="none" w:sz="0" w:space="0" w:color="auto"/>
                <w:right w:val="none" w:sz="0" w:space="0" w:color="auto"/>
              </w:divBdr>
            </w:div>
            <w:div w:id="794569564">
              <w:marLeft w:val="0"/>
              <w:marRight w:val="0"/>
              <w:marTop w:val="0"/>
              <w:marBottom w:val="0"/>
              <w:divBdr>
                <w:top w:val="none" w:sz="0" w:space="0" w:color="auto"/>
                <w:left w:val="none" w:sz="0" w:space="0" w:color="auto"/>
                <w:bottom w:val="none" w:sz="0" w:space="0" w:color="auto"/>
                <w:right w:val="none" w:sz="0" w:space="0" w:color="auto"/>
              </w:divBdr>
            </w:div>
            <w:div w:id="961106689">
              <w:marLeft w:val="0"/>
              <w:marRight w:val="0"/>
              <w:marTop w:val="0"/>
              <w:marBottom w:val="0"/>
              <w:divBdr>
                <w:top w:val="none" w:sz="0" w:space="0" w:color="auto"/>
                <w:left w:val="none" w:sz="0" w:space="0" w:color="auto"/>
                <w:bottom w:val="none" w:sz="0" w:space="0" w:color="auto"/>
                <w:right w:val="none" w:sz="0" w:space="0" w:color="auto"/>
              </w:divBdr>
            </w:div>
            <w:div w:id="998189348">
              <w:marLeft w:val="0"/>
              <w:marRight w:val="0"/>
              <w:marTop w:val="0"/>
              <w:marBottom w:val="0"/>
              <w:divBdr>
                <w:top w:val="none" w:sz="0" w:space="0" w:color="auto"/>
                <w:left w:val="none" w:sz="0" w:space="0" w:color="auto"/>
                <w:bottom w:val="none" w:sz="0" w:space="0" w:color="auto"/>
                <w:right w:val="none" w:sz="0" w:space="0" w:color="auto"/>
              </w:divBdr>
            </w:div>
            <w:div w:id="1037925762">
              <w:marLeft w:val="0"/>
              <w:marRight w:val="0"/>
              <w:marTop w:val="0"/>
              <w:marBottom w:val="0"/>
              <w:divBdr>
                <w:top w:val="none" w:sz="0" w:space="0" w:color="auto"/>
                <w:left w:val="none" w:sz="0" w:space="0" w:color="auto"/>
                <w:bottom w:val="none" w:sz="0" w:space="0" w:color="auto"/>
                <w:right w:val="none" w:sz="0" w:space="0" w:color="auto"/>
              </w:divBdr>
            </w:div>
            <w:div w:id="1460343459">
              <w:marLeft w:val="0"/>
              <w:marRight w:val="0"/>
              <w:marTop w:val="0"/>
              <w:marBottom w:val="0"/>
              <w:divBdr>
                <w:top w:val="none" w:sz="0" w:space="0" w:color="auto"/>
                <w:left w:val="none" w:sz="0" w:space="0" w:color="auto"/>
                <w:bottom w:val="none" w:sz="0" w:space="0" w:color="auto"/>
                <w:right w:val="none" w:sz="0" w:space="0" w:color="auto"/>
              </w:divBdr>
            </w:div>
            <w:div w:id="1808666420">
              <w:marLeft w:val="0"/>
              <w:marRight w:val="0"/>
              <w:marTop w:val="0"/>
              <w:marBottom w:val="0"/>
              <w:divBdr>
                <w:top w:val="none" w:sz="0" w:space="0" w:color="auto"/>
                <w:left w:val="none" w:sz="0" w:space="0" w:color="auto"/>
                <w:bottom w:val="none" w:sz="0" w:space="0" w:color="auto"/>
                <w:right w:val="none" w:sz="0" w:space="0" w:color="auto"/>
              </w:divBdr>
            </w:div>
            <w:div w:id="1808862884">
              <w:marLeft w:val="0"/>
              <w:marRight w:val="0"/>
              <w:marTop w:val="0"/>
              <w:marBottom w:val="0"/>
              <w:divBdr>
                <w:top w:val="none" w:sz="0" w:space="0" w:color="auto"/>
                <w:left w:val="none" w:sz="0" w:space="0" w:color="auto"/>
                <w:bottom w:val="none" w:sz="0" w:space="0" w:color="auto"/>
                <w:right w:val="none" w:sz="0" w:space="0" w:color="auto"/>
              </w:divBdr>
            </w:div>
            <w:div w:id="2032954961">
              <w:marLeft w:val="0"/>
              <w:marRight w:val="0"/>
              <w:marTop w:val="0"/>
              <w:marBottom w:val="0"/>
              <w:divBdr>
                <w:top w:val="none" w:sz="0" w:space="0" w:color="auto"/>
                <w:left w:val="none" w:sz="0" w:space="0" w:color="auto"/>
                <w:bottom w:val="none" w:sz="0" w:space="0" w:color="auto"/>
                <w:right w:val="none" w:sz="0" w:space="0" w:color="auto"/>
              </w:divBdr>
            </w:div>
            <w:div w:id="2124222180">
              <w:marLeft w:val="0"/>
              <w:marRight w:val="0"/>
              <w:marTop w:val="0"/>
              <w:marBottom w:val="0"/>
              <w:divBdr>
                <w:top w:val="none" w:sz="0" w:space="0" w:color="auto"/>
                <w:left w:val="none" w:sz="0" w:space="0" w:color="auto"/>
                <w:bottom w:val="none" w:sz="0" w:space="0" w:color="auto"/>
                <w:right w:val="none" w:sz="0" w:space="0" w:color="auto"/>
              </w:divBdr>
            </w:div>
          </w:divsChild>
        </w:div>
        <w:div w:id="717171621">
          <w:marLeft w:val="0"/>
          <w:marRight w:val="0"/>
          <w:marTop w:val="0"/>
          <w:marBottom w:val="0"/>
          <w:divBdr>
            <w:top w:val="none" w:sz="0" w:space="0" w:color="auto"/>
            <w:left w:val="none" w:sz="0" w:space="0" w:color="auto"/>
            <w:bottom w:val="none" w:sz="0" w:space="0" w:color="auto"/>
            <w:right w:val="none" w:sz="0" w:space="0" w:color="auto"/>
          </w:divBdr>
        </w:div>
        <w:div w:id="1140683726">
          <w:marLeft w:val="0"/>
          <w:marRight w:val="0"/>
          <w:marTop w:val="0"/>
          <w:marBottom w:val="0"/>
          <w:divBdr>
            <w:top w:val="none" w:sz="0" w:space="0" w:color="auto"/>
            <w:left w:val="none" w:sz="0" w:space="0" w:color="auto"/>
            <w:bottom w:val="none" w:sz="0" w:space="0" w:color="auto"/>
            <w:right w:val="none" w:sz="0" w:space="0" w:color="auto"/>
          </w:divBdr>
        </w:div>
        <w:div w:id="1170366912">
          <w:marLeft w:val="0"/>
          <w:marRight w:val="0"/>
          <w:marTop w:val="0"/>
          <w:marBottom w:val="0"/>
          <w:divBdr>
            <w:top w:val="none" w:sz="0" w:space="0" w:color="auto"/>
            <w:left w:val="none" w:sz="0" w:space="0" w:color="auto"/>
            <w:bottom w:val="none" w:sz="0" w:space="0" w:color="auto"/>
            <w:right w:val="none" w:sz="0" w:space="0" w:color="auto"/>
          </w:divBdr>
        </w:div>
        <w:div w:id="1259874045">
          <w:marLeft w:val="0"/>
          <w:marRight w:val="0"/>
          <w:marTop w:val="0"/>
          <w:marBottom w:val="0"/>
          <w:divBdr>
            <w:top w:val="none" w:sz="0" w:space="0" w:color="auto"/>
            <w:left w:val="none" w:sz="0" w:space="0" w:color="auto"/>
            <w:bottom w:val="none" w:sz="0" w:space="0" w:color="auto"/>
            <w:right w:val="none" w:sz="0" w:space="0" w:color="auto"/>
          </w:divBdr>
        </w:div>
        <w:div w:id="1322659341">
          <w:marLeft w:val="0"/>
          <w:marRight w:val="0"/>
          <w:marTop w:val="0"/>
          <w:marBottom w:val="0"/>
          <w:divBdr>
            <w:top w:val="none" w:sz="0" w:space="0" w:color="auto"/>
            <w:left w:val="none" w:sz="0" w:space="0" w:color="auto"/>
            <w:bottom w:val="none" w:sz="0" w:space="0" w:color="auto"/>
            <w:right w:val="none" w:sz="0" w:space="0" w:color="auto"/>
          </w:divBdr>
        </w:div>
        <w:div w:id="1400203702">
          <w:marLeft w:val="0"/>
          <w:marRight w:val="0"/>
          <w:marTop w:val="0"/>
          <w:marBottom w:val="0"/>
          <w:divBdr>
            <w:top w:val="none" w:sz="0" w:space="0" w:color="auto"/>
            <w:left w:val="none" w:sz="0" w:space="0" w:color="auto"/>
            <w:bottom w:val="none" w:sz="0" w:space="0" w:color="auto"/>
            <w:right w:val="none" w:sz="0" w:space="0" w:color="auto"/>
          </w:divBdr>
          <w:divsChild>
            <w:div w:id="234434719">
              <w:marLeft w:val="-75"/>
              <w:marRight w:val="0"/>
              <w:marTop w:val="30"/>
              <w:marBottom w:val="30"/>
              <w:divBdr>
                <w:top w:val="none" w:sz="0" w:space="0" w:color="auto"/>
                <w:left w:val="none" w:sz="0" w:space="0" w:color="auto"/>
                <w:bottom w:val="none" w:sz="0" w:space="0" w:color="auto"/>
                <w:right w:val="none" w:sz="0" w:space="0" w:color="auto"/>
              </w:divBdr>
              <w:divsChild>
                <w:div w:id="206336148">
                  <w:marLeft w:val="0"/>
                  <w:marRight w:val="0"/>
                  <w:marTop w:val="0"/>
                  <w:marBottom w:val="0"/>
                  <w:divBdr>
                    <w:top w:val="none" w:sz="0" w:space="0" w:color="auto"/>
                    <w:left w:val="none" w:sz="0" w:space="0" w:color="auto"/>
                    <w:bottom w:val="none" w:sz="0" w:space="0" w:color="auto"/>
                    <w:right w:val="none" w:sz="0" w:space="0" w:color="auto"/>
                  </w:divBdr>
                  <w:divsChild>
                    <w:div w:id="693384786">
                      <w:marLeft w:val="0"/>
                      <w:marRight w:val="0"/>
                      <w:marTop w:val="0"/>
                      <w:marBottom w:val="0"/>
                      <w:divBdr>
                        <w:top w:val="none" w:sz="0" w:space="0" w:color="auto"/>
                        <w:left w:val="none" w:sz="0" w:space="0" w:color="auto"/>
                        <w:bottom w:val="none" w:sz="0" w:space="0" w:color="auto"/>
                        <w:right w:val="none" w:sz="0" w:space="0" w:color="auto"/>
                      </w:divBdr>
                    </w:div>
                  </w:divsChild>
                </w:div>
                <w:div w:id="255405914">
                  <w:marLeft w:val="0"/>
                  <w:marRight w:val="0"/>
                  <w:marTop w:val="0"/>
                  <w:marBottom w:val="0"/>
                  <w:divBdr>
                    <w:top w:val="none" w:sz="0" w:space="0" w:color="auto"/>
                    <w:left w:val="none" w:sz="0" w:space="0" w:color="auto"/>
                    <w:bottom w:val="none" w:sz="0" w:space="0" w:color="auto"/>
                    <w:right w:val="none" w:sz="0" w:space="0" w:color="auto"/>
                  </w:divBdr>
                  <w:divsChild>
                    <w:div w:id="1134374362">
                      <w:marLeft w:val="0"/>
                      <w:marRight w:val="0"/>
                      <w:marTop w:val="0"/>
                      <w:marBottom w:val="0"/>
                      <w:divBdr>
                        <w:top w:val="none" w:sz="0" w:space="0" w:color="auto"/>
                        <w:left w:val="none" w:sz="0" w:space="0" w:color="auto"/>
                        <w:bottom w:val="none" w:sz="0" w:space="0" w:color="auto"/>
                        <w:right w:val="none" w:sz="0" w:space="0" w:color="auto"/>
                      </w:divBdr>
                    </w:div>
                  </w:divsChild>
                </w:div>
                <w:div w:id="274677841">
                  <w:marLeft w:val="0"/>
                  <w:marRight w:val="0"/>
                  <w:marTop w:val="0"/>
                  <w:marBottom w:val="0"/>
                  <w:divBdr>
                    <w:top w:val="none" w:sz="0" w:space="0" w:color="auto"/>
                    <w:left w:val="none" w:sz="0" w:space="0" w:color="auto"/>
                    <w:bottom w:val="none" w:sz="0" w:space="0" w:color="auto"/>
                    <w:right w:val="none" w:sz="0" w:space="0" w:color="auto"/>
                  </w:divBdr>
                  <w:divsChild>
                    <w:div w:id="24142341">
                      <w:marLeft w:val="0"/>
                      <w:marRight w:val="0"/>
                      <w:marTop w:val="0"/>
                      <w:marBottom w:val="0"/>
                      <w:divBdr>
                        <w:top w:val="none" w:sz="0" w:space="0" w:color="auto"/>
                        <w:left w:val="none" w:sz="0" w:space="0" w:color="auto"/>
                        <w:bottom w:val="none" w:sz="0" w:space="0" w:color="auto"/>
                        <w:right w:val="none" w:sz="0" w:space="0" w:color="auto"/>
                      </w:divBdr>
                    </w:div>
                  </w:divsChild>
                </w:div>
                <w:div w:id="727991638">
                  <w:marLeft w:val="0"/>
                  <w:marRight w:val="0"/>
                  <w:marTop w:val="0"/>
                  <w:marBottom w:val="0"/>
                  <w:divBdr>
                    <w:top w:val="none" w:sz="0" w:space="0" w:color="auto"/>
                    <w:left w:val="none" w:sz="0" w:space="0" w:color="auto"/>
                    <w:bottom w:val="none" w:sz="0" w:space="0" w:color="auto"/>
                    <w:right w:val="none" w:sz="0" w:space="0" w:color="auto"/>
                  </w:divBdr>
                  <w:divsChild>
                    <w:div w:id="992678220">
                      <w:marLeft w:val="0"/>
                      <w:marRight w:val="0"/>
                      <w:marTop w:val="0"/>
                      <w:marBottom w:val="0"/>
                      <w:divBdr>
                        <w:top w:val="none" w:sz="0" w:space="0" w:color="auto"/>
                        <w:left w:val="none" w:sz="0" w:space="0" w:color="auto"/>
                        <w:bottom w:val="none" w:sz="0" w:space="0" w:color="auto"/>
                        <w:right w:val="none" w:sz="0" w:space="0" w:color="auto"/>
                      </w:divBdr>
                    </w:div>
                  </w:divsChild>
                </w:div>
                <w:div w:id="1072774766">
                  <w:marLeft w:val="0"/>
                  <w:marRight w:val="0"/>
                  <w:marTop w:val="0"/>
                  <w:marBottom w:val="0"/>
                  <w:divBdr>
                    <w:top w:val="none" w:sz="0" w:space="0" w:color="auto"/>
                    <w:left w:val="none" w:sz="0" w:space="0" w:color="auto"/>
                    <w:bottom w:val="none" w:sz="0" w:space="0" w:color="auto"/>
                    <w:right w:val="none" w:sz="0" w:space="0" w:color="auto"/>
                  </w:divBdr>
                  <w:divsChild>
                    <w:div w:id="975373541">
                      <w:marLeft w:val="0"/>
                      <w:marRight w:val="0"/>
                      <w:marTop w:val="0"/>
                      <w:marBottom w:val="0"/>
                      <w:divBdr>
                        <w:top w:val="none" w:sz="0" w:space="0" w:color="auto"/>
                        <w:left w:val="none" w:sz="0" w:space="0" w:color="auto"/>
                        <w:bottom w:val="none" w:sz="0" w:space="0" w:color="auto"/>
                        <w:right w:val="none" w:sz="0" w:space="0" w:color="auto"/>
                      </w:divBdr>
                    </w:div>
                  </w:divsChild>
                </w:div>
                <w:div w:id="1171332574">
                  <w:marLeft w:val="0"/>
                  <w:marRight w:val="0"/>
                  <w:marTop w:val="0"/>
                  <w:marBottom w:val="0"/>
                  <w:divBdr>
                    <w:top w:val="none" w:sz="0" w:space="0" w:color="auto"/>
                    <w:left w:val="none" w:sz="0" w:space="0" w:color="auto"/>
                    <w:bottom w:val="none" w:sz="0" w:space="0" w:color="auto"/>
                    <w:right w:val="none" w:sz="0" w:space="0" w:color="auto"/>
                  </w:divBdr>
                  <w:divsChild>
                    <w:div w:id="760955737">
                      <w:marLeft w:val="0"/>
                      <w:marRight w:val="0"/>
                      <w:marTop w:val="0"/>
                      <w:marBottom w:val="0"/>
                      <w:divBdr>
                        <w:top w:val="none" w:sz="0" w:space="0" w:color="auto"/>
                        <w:left w:val="none" w:sz="0" w:space="0" w:color="auto"/>
                        <w:bottom w:val="none" w:sz="0" w:space="0" w:color="auto"/>
                        <w:right w:val="none" w:sz="0" w:space="0" w:color="auto"/>
                      </w:divBdr>
                    </w:div>
                  </w:divsChild>
                </w:div>
                <w:div w:id="1281718435">
                  <w:marLeft w:val="0"/>
                  <w:marRight w:val="0"/>
                  <w:marTop w:val="0"/>
                  <w:marBottom w:val="0"/>
                  <w:divBdr>
                    <w:top w:val="none" w:sz="0" w:space="0" w:color="auto"/>
                    <w:left w:val="none" w:sz="0" w:space="0" w:color="auto"/>
                    <w:bottom w:val="none" w:sz="0" w:space="0" w:color="auto"/>
                    <w:right w:val="none" w:sz="0" w:space="0" w:color="auto"/>
                  </w:divBdr>
                  <w:divsChild>
                    <w:div w:id="276569195">
                      <w:marLeft w:val="0"/>
                      <w:marRight w:val="0"/>
                      <w:marTop w:val="0"/>
                      <w:marBottom w:val="0"/>
                      <w:divBdr>
                        <w:top w:val="none" w:sz="0" w:space="0" w:color="auto"/>
                        <w:left w:val="none" w:sz="0" w:space="0" w:color="auto"/>
                        <w:bottom w:val="none" w:sz="0" w:space="0" w:color="auto"/>
                        <w:right w:val="none" w:sz="0" w:space="0" w:color="auto"/>
                      </w:divBdr>
                    </w:div>
                  </w:divsChild>
                </w:div>
                <w:div w:id="1418163422">
                  <w:marLeft w:val="0"/>
                  <w:marRight w:val="0"/>
                  <w:marTop w:val="0"/>
                  <w:marBottom w:val="0"/>
                  <w:divBdr>
                    <w:top w:val="none" w:sz="0" w:space="0" w:color="auto"/>
                    <w:left w:val="none" w:sz="0" w:space="0" w:color="auto"/>
                    <w:bottom w:val="none" w:sz="0" w:space="0" w:color="auto"/>
                    <w:right w:val="none" w:sz="0" w:space="0" w:color="auto"/>
                  </w:divBdr>
                  <w:divsChild>
                    <w:div w:id="278219870">
                      <w:marLeft w:val="0"/>
                      <w:marRight w:val="0"/>
                      <w:marTop w:val="0"/>
                      <w:marBottom w:val="0"/>
                      <w:divBdr>
                        <w:top w:val="none" w:sz="0" w:space="0" w:color="auto"/>
                        <w:left w:val="none" w:sz="0" w:space="0" w:color="auto"/>
                        <w:bottom w:val="none" w:sz="0" w:space="0" w:color="auto"/>
                        <w:right w:val="none" w:sz="0" w:space="0" w:color="auto"/>
                      </w:divBdr>
                    </w:div>
                  </w:divsChild>
                </w:div>
                <w:div w:id="1851748938">
                  <w:marLeft w:val="0"/>
                  <w:marRight w:val="0"/>
                  <w:marTop w:val="0"/>
                  <w:marBottom w:val="0"/>
                  <w:divBdr>
                    <w:top w:val="none" w:sz="0" w:space="0" w:color="auto"/>
                    <w:left w:val="none" w:sz="0" w:space="0" w:color="auto"/>
                    <w:bottom w:val="none" w:sz="0" w:space="0" w:color="auto"/>
                    <w:right w:val="none" w:sz="0" w:space="0" w:color="auto"/>
                  </w:divBdr>
                  <w:divsChild>
                    <w:div w:id="2044792032">
                      <w:marLeft w:val="0"/>
                      <w:marRight w:val="0"/>
                      <w:marTop w:val="0"/>
                      <w:marBottom w:val="0"/>
                      <w:divBdr>
                        <w:top w:val="none" w:sz="0" w:space="0" w:color="auto"/>
                        <w:left w:val="none" w:sz="0" w:space="0" w:color="auto"/>
                        <w:bottom w:val="none" w:sz="0" w:space="0" w:color="auto"/>
                        <w:right w:val="none" w:sz="0" w:space="0" w:color="auto"/>
                      </w:divBdr>
                    </w:div>
                  </w:divsChild>
                </w:div>
                <w:div w:id="1922058419">
                  <w:marLeft w:val="0"/>
                  <w:marRight w:val="0"/>
                  <w:marTop w:val="0"/>
                  <w:marBottom w:val="0"/>
                  <w:divBdr>
                    <w:top w:val="none" w:sz="0" w:space="0" w:color="auto"/>
                    <w:left w:val="none" w:sz="0" w:space="0" w:color="auto"/>
                    <w:bottom w:val="none" w:sz="0" w:space="0" w:color="auto"/>
                    <w:right w:val="none" w:sz="0" w:space="0" w:color="auto"/>
                  </w:divBdr>
                  <w:divsChild>
                    <w:div w:id="94064141">
                      <w:marLeft w:val="0"/>
                      <w:marRight w:val="0"/>
                      <w:marTop w:val="0"/>
                      <w:marBottom w:val="0"/>
                      <w:divBdr>
                        <w:top w:val="none" w:sz="0" w:space="0" w:color="auto"/>
                        <w:left w:val="none" w:sz="0" w:space="0" w:color="auto"/>
                        <w:bottom w:val="none" w:sz="0" w:space="0" w:color="auto"/>
                        <w:right w:val="none" w:sz="0" w:space="0" w:color="auto"/>
                      </w:divBdr>
                    </w:div>
                  </w:divsChild>
                </w:div>
                <w:div w:id="1997996390">
                  <w:marLeft w:val="0"/>
                  <w:marRight w:val="0"/>
                  <w:marTop w:val="0"/>
                  <w:marBottom w:val="0"/>
                  <w:divBdr>
                    <w:top w:val="none" w:sz="0" w:space="0" w:color="auto"/>
                    <w:left w:val="none" w:sz="0" w:space="0" w:color="auto"/>
                    <w:bottom w:val="none" w:sz="0" w:space="0" w:color="auto"/>
                    <w:right w:val="none" w:sz="0" w:space="0" w:color="auto"/>
                  </w:divBdr>
                  <w:divsChild>
                    <w:div w:id="880705091">
                      <w:marLeft w:val="0"/>
                      <w:marRight w:val="0"/>
                      <w:marTop w:val="0"/>
                      <w:marBottom w:val="0"/>
                      <w:divBdr>
                        <w:top w:val="none" w:sz="0" w:space="0" w:color="auto"/>
                        <w:left w:val="none" w:sz="0" w:space="0" w:color="auto"/>
                        <w:bottom w:val="none" w:sz="0" w:space="0" w:color="auto"/>
                        <w:right w:val="none" w:sz="0" w:space="0" w:color="auto"/>
                      </w:divBdr>
                    </w:div>
                  </w:divsChild>
                </w:div>
                <w:div w:id="2044670999">
                  <w:marLeft w:val="0"/>
                  <w:marRight w:val="0"/>
                  <w:marTop w:val="0"/>
                  <w:marBottom w:val="0"/>
                  <w:divBdr>
                    <w:top w:val="none" w:sz="0" w:space="0" w:color="auto"/>
                    <w:left w:val="none" w:sz="0" w:space="0" w:color="auto"/>
                    <w:bottom w:val="none" w:sz="0" w:space="0" w:color="auto"/>
                    <w:right w:val="none" w:sz="0" w:space="0" w:color="auto"/>
                  </w:divBdr>
                  <w:divsChild>
                    <w:div w:id="44434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165562">
          <w:marLeft w:val="0"/>
          <w:marRight w:val="0"/>
          <w:marTop w:val="0"/>
          <w:marBottom w:val="0"/>
          <w:divBdr>
            <w:top w:val="none" w:sz="0" w:space="0" w:color="auto"/>
            <w:left w:val="none" w:sz="0" w:space="0" w:color="auto"/>
            <w:bottom w:val="none" w:sz="0" w:space="0" w:color="auto"/>
            <w:right w:val="none" w:sz="0" w:space="0" w:color="auto"/>
          </w:divBdr>
        </w:div>
        <w:div w:id="1730693408">
          <w:marLeft w:val="0"/>
          <w:marRight w:val="0"/>
          <w:marTop w:val="0"/>
          <w:marBottom w:val="0"/>
          <w:divBdr>
            <w:top w:val="none" w:sz="0" w:space="0" w:color="auto"/>
            <w:left w:val="none" w:sz="0" w:space="0" w:color="auto"/>
            <w:bottom w:val="none" w:sz="0" w:space="0" w:color="auto"/>
            <w:right w:val="none" w:sz="0" w:space="0" w:color="auto"/>
          </w:divBdr>
        </w:div>
        <w:div w:id="1822310186">
          <w:marLeft w:val="0"/>
          <w:marRight w:val="0"/>
          <w:marTop w:val="0"/>
          <w:marBottom w:val="0"/>
          <w:divBdr>
            <w:top w:val="none" w:sz="0" w:space="0" w:color="auto"/>
            <w:left w:val="none" w:sz="0" w:space="0" w:color="auto"/>
            <w:bottom w:val="none" w:sz="0" w:space="0" w:color="auto"/>
            <w:right w:val="none" w:sz="0" w:space="0" w:color="auto"/>
          </w:divBdr>
        </w:div>
      </w:divsChild>
    </w:div>
    <w:div w:id="1011563105">
      <w:bodyDiv w:val="1"/>
      <w:marLeft w:val="0"/>
      <w:marRight w:val="0"/>
      <w:marTop w:val="0"/>
      <w:marBottom w:val="0"/>
      <w:divBdr>
        <w:top w:val="none" w:sz="0" w:space="0" w:color="auto"/>
        <w:left w:val="none" w:sz="0" w:space="0" w:color="auto"/>
        <w:bottom w:val="none" w:sz="0" w:space="0" w:color="auto"/>
        <w:right w:val="none" w:sz="0" w:space="0" w:color="auto"/>
      </w:divBdr>
    </w:div>
    <w:div w:id="1210073431">
      <w:bodyDiv w:val="1"/>
      <w:marLeft w:val="0"/>
      <w:marRight w:val="0"/>
      <w:marTop w:val="0"/>
      <w:marBottom w:val="0"/>
      <w:divBdr>
        <w:top w:val="none" w:sz="0" w:space="0" w:color="auto"/>
        <w:left w:val="none" w:sz="0" w:space="0" w:color="auto"/>
        <w:bottom w:val="none" w:sz="0" w:space="0" w:color="auto"/>
        <w:right w:val="none" w:sz="0" w:space="0" w:color="auto"/>
      </w:divBdr>
    </w:div>
    <w:div w:id="1259169447">
      <w:bodyDiv w:val="1"/>
      <w:marLeft w:val="0"/>
      <w:marRight w:val="0"/>
      <w:marTop w:val="0"/>
      <w:marBottom w:val="0"/>
      <w:divBdr>
        <w:top w:val="none" w:sz="0" w:space="0" w:color="auto"/>
        <w:left w:val="none" w:sz="0" w:space="0" w:color="auto"/>
        <w:bottom w:val="none" w:sz="0" w:space="0" w:color="auto"/>
        <w:right w:val="none" w:sz="0" w:space="0" w:color="auto"/>
      </w:divBdr>
    </w:div>
    <w:div w:id="1278754293">
      <w:bodyDiv w:val="1"/>
      <w:marLeft w:val="0"/>
      <w:marRight w:val="0"/>
      <w:marTop w:val="0"/>
      <w:marBottom w:val="0"/>
      <w:divBdr>
        <w:top w:val="none" w:sz="0" w:space="0" w:color="auto"/>
        <w:left w:val="none" w:sz="0" w:space="0" w:color="auto"/>
        <w:bottom w:val="none" w:sz="0" w:space="0" w:color="auto"/>
        <w:right w:val="none" w:sz="0" w:space="0" w:color="auto"/>
      </w:divBdr>
    </w:div>
    <w:div w:id="1423531942">
      <w:bodyDiv w:val="1"/>
      <w:marLeft w:val="0"/>
      <w:marRight w:val="0"/>
      <w:marTop w:val="0"/>
      <w:marBottom w:val="0"/>
      <w:divBdr>
        <w:top w:val="none" w:sz="0" w:space="0" w:color="auto"/>
        <w:left w:val="none" w:sz="0" w:space="0" w:color="auto"/>
        <w:bottom w:val="none" w:sz="0" w:space="0" w:color="auto"/>
        <w:right w:val="none" w:sz="0" w:space="0" w:color="auto"/>
      </w:divBdr>
    </w:div>
    <w:div w:id="1552811758">
      <w:bodyDiv w:val="1"/>
      <w:marLeft w:val="0"/>
      <w:marRight w:val="0"/>
      <w:marTop w:val="0"/>
      <w:marBottom w:val="0"/>
      <w:divBdr>
        <w:top w:val="none" w:sz="0" w:space="0" w:color="auto"/>
        <w:left w:val="none" w:sz="0" w:space="0" w:color="auto"/>
        <w:bottom w:val="none" w:sz="0" w:space="0" w:color="auto"/>
        <w:right w:val="none" w:sz="0" w:space="0" w:color="auto"/>
      </w:divBdr>
    </w:div>
    <w:div w:id="185488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miljodir.sharepoint.com/Organisasjonsmaler/To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ED0380BCDC549BEBA61E9A7B3C2CA83"/>
        <w:category>
          <w:name w:val="Generelt"/>
          <w:gallery w:val="placeholder"/>
        </w:category>
        <w:types>
          <w:type w:val="bbPlcHdr"/>
        </w:types>
        <w:behaviors>
          <w:behavior w:val="content"/>
        </w:behaviors>
        <w:guid w:val="{2613971D-0C3A-44FE-AC87-ED4079074269}"/>
      </w:docPartPr>
      <w:docPartBody>
        <w:p w:rsidR="00EA0995" w:rsidRDefault="00EA0995">
          <w:pPr>
            <w:pStyle w:val="0ED0380BCDC549BEBA61E9A7B3C2CA83"/>
          </w:pPr>
          <w:r w:rsidRPr="00CF6B68">
            <w:rPr>
              <w:rFonts w:eastAsiaTheme="minorHAnsi"/>
            </w:rPr>
            <w:t>[</w:t>
          </w:r>
          <w:r>
            <w:rPr>
              <w:rFonts w:eastAsiaTheme="minorHAnsi"/>
            </w:rPr>
            <w:t>Brødtekst</w:t>
          </w:r>
          <w:r w:rsidRPr="00CF6B68">
            <w:rPr>
              <w:rFonts w:eastAsia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A7C"/>
    <w:rsid w:val="00064526"/>
    <w:rsid w:val="000771B2"/>
    <w:rsid w:val="000C5877"/>
    <w:rsid w:val="001364CF"/>
    <w:rsid w:val="001434FD"/>
    <w:rsid w:val="00151806"/>
    <w:rsid w:val="00152738"/>
    <w:rsid w:val="001B5759"/>
    <w:rsid w:val="002148A1"/>
    <w:rsid w:val="00224ED2"/>
    <w:rsid w:val="00276D4F"/>
    <w:rsid w:val="002B3E2D"/>
    <w:rsid w:val="002C3EB9"/>
    <w:rsid w:val="0036694F"/>
    <w:rsid w:val="003B4BEF"/>
    <w:rsid w:val="003C37A9"/>
    <w:rsid w:val="003C4270"/>
    <w:rsid w:val="004C1A7C"/>
    <w:rsid w:val="005E613F"/>
    <w:rsid w:val="005F0A0A"/>
    <w:rsid w:val="00676EFA"/>
    <w:rsid w:val="006C4C97"/>
    <w:rsid w:val="00773D17"/>
    <w:rsid w:val="007C1069"/>
    <w:rsid w:val="007E0931"/>
    <w:rsid w:val="00916CFF"/>
    <w:rsid w:val="00976880"/>
    <w:rsid w:val="00981CC7"/>
    <w:rsid w:val="00A6253A"/>
    <w:rsid w:val="00A73DCD"/>
    <w:rsid w:val="00AC0AC4"/>
    <w:rsid w:val="00BE3693"/>
    <w:rsid w:val="00C03E7C"/>
    <w:rsid w:val="00C22B47"/>
    <w:rsid w:val="00C53041"/>
    <w:rsid w:val="00C875CC"/>
    <w:rsid w:val="00C97C2A"/>
    <w:rsid w:val="00CA3F52"/>
    <w:rsid w:val="00D0203D"/>
    <w:rsid w:val="00D14DAC"/>
    <w:rsid w:val="00D4167D"/>
    <w:rsid w:val="00D703D4"/>
    <w:rsid w:val="00D95C6F"/>
    <w:rsid w:val="00E2112A"/>
    <w:rsid w:val="00E72E92"/>
    <w:rsid w:val="00EA0995"/>
    <w:rsid w:val="00EF05ED"/>
    <w:rsid w:val="00F03D37"/>
    <w:rsid w:val="00F7645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0ED0380BCDC549BEBA61E9A7B3C2CA83">
    <w:name w:val="0ED0380BCDC549BEBA61E9A7B3C2CA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Miljødirektoratet">
      <a:dk1>
        <a:srgbClr val="000000"/>
      </a:dk1>
      <a:lt1>
        <a:srgbClr val="FFFFFF"/>
      </a:lt1>
      <a:dk2>
        <a:srgbClr val="005E5D"/>
      </a:dk2>
      <a:lt2>
        <a:srgbClr val="FCFAF6"/>
      </a:lt2>
      <a:accent1>
        <a:srgbClr val="005E5D"/>
      </a:accent1>
      <a:accent2>
        <a:srgbClr val="337E7D"/>
      </a:accent2>
      <a:accent3>
        <a:srgbClr val="40C1AC"/>
      </a:accent3>
      <a:accent4>
        <a:srgbClr val="D86018"/>
      </a:accent4>
      <a:accent5>
        <a:srgbClr val="EFBE7D"/>
      </a:accent5>
      <a:accent6>
        <a:srgbClr val="F5F1E5"/>
      </a:accent6>
      <a:hlink>
        <a:srgbClr val="0072CE"/>
      </a:hlink>
      <a:folHlink>
        <a:srgbClr val="B9D9EB"/>
      </a:folHlink>
    </a:clrScheme>
    <a:fontScheme name="Open Sans">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rgbClr val="006964"/>
        </a:solidFill>
        <a:ln w="6350">
          <a:noFill/>
        </a:ln>
        <a:effectLst/>
      </a:spPr>
      <a:bodyPr rot="0" spcFirstLastPara="0" vertOverflow="overflow" horzOverflow="overflow" vert="horz" wrap="square" lIns="144000" tIns="288000" rIns="144000" bIns="28800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ArchivedBy xmlns="2e682b11-4bbe-4591-952d-f8e66c1000a1" xsi:nil="true"/>
    <ArchivedTo xmlns="2e682b11-4bbe-4591-952d-f8e66c1000a1">
      <Url xsi:nil="true"/>
      <Description xsi:nil="true"/>
    </ArchivedTo>
    <Archived xmlns="2e682b11-4bbe-4591-952d-f8e66c1000a1" xsi:nil="true"/>
    <lcf76f155ced4ddcb4097134ff3c332f xmlns="2e682b11-4bbe-4591-952d-f8e66c1000a1">
      <Terms xmlns="http://schemas.microsoft.com/office/infopath/2007/PartnerControls"/>
    </lcf76f155ced4ddcb4097134ff3c332f>
    <TaxCatchAll xmlns="85078c4e-3ba2-421b-b6a3-8fcd6de2d54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0D5728DECEBDF4597CC946F0C72D868" ma:contentTypeVersion="21" ma:contentTypeDescription="Opprett et nytt dokument." ma:contentTypeScope="" ma:versionID="7f6cfb3627af247ac90e4cc7e07ef494">
  <xsd:schema xmlns:xsd="http://www.w3.org/2001/XMLSchema" xmlns:xs="http://www.w3.org/2001/XMLSchema" xmlns:p="http://schemas.microsoft.com/office/2006/metadata/properties" xmlns:ns2="2e682b11-4bbe-4591-952d-f8e66c1000a1" xmlns:ns3="85078c4e-3ba2-421b-b6a3-8fcd6de2d54d" targetNamespace="http://schemas.microsoft.com/office/2006/metadata/properties" ma:root="true" ma:fieldsID="3abbd3b5825ccf1b8c68c7eb5f964c84" ns2:_="" ns3:_="">
    <xsd:import namespace="2e682b11-4bbe-4591-952d-f8e66c1000a1"/>
    <xsd:import namespace="85078c4e-3ba2-421b-b6a3-8fcd6de2d5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Location" minOccurs="0"/>
                <xsd:element ref="ns2:Archived" minOccurs="0"/>
                <xsd:element ref="ns2:ArchivedBy" minOccurs="0"/>
                <xsd:element ref="ns2:ArchivedTo" minOccurs="0"/>
                <xsd:element ref="ns2:lcf76f155ced4ddcb4097134ff3c332f" minOccurs="0"/>
                <xsd:element ref="ns3:TaxCatchAll" minOccurs="0"/>
                <xsd:element ref="ns2:MediaLengthInSeconds"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82b11-4bbe-4591-952d-f8e66c1000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Archived" ma:index="19" nillable="true" ma:displayName="Arkivert" ma:internalName="Archived">
      <xsd:simpleType>
        <xsd:restriction base="dms:DateTime"/>
      </xsd:simpleType>
    </xsd:element>
    <xsd:element name="ArchivedBy" ma:index="20" nillable="true" ma:displayName="Arkivert av" ma:internalName="ArchivedBy">
      <xsd:simpleType>
        <xsd:restriction base="dms:Text"/>
      </xsd:simpleType>
    </xsd:element>
    <xsd:element name="ArchivedTo" ma:index="21" nillable="true" ma:displayName="Arkivert til"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078c4e-3ba2-421b-b6a3-8fcd6de2d54d"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6da1cca0-9726-4f05-b75f-6c7f8949e067}" ma:internalName="TaxCatchAll" ma:showField="CatchAllData" ma:web="85078c4e-3ba2-421b-b6a3-8fcd6de2d5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s>
</file>

<file path=customXml/item4.xml><?xml version="1.0" encoding="utf-8"?>
<root>
  <tittel/>
  <pubnr/>
  <mnummer/>
  <aar/>
</root>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130F7F-824B-43D9-BAEF-DC759ED8C7A6}">
  <ds:schemaRefs>
    <ds:schemaRef ds:uri="http://schemas.microsoft.com/office/2006/metadata/properties"/>
    <ds:schemaRef ds:uri="http://schemas.microsoft.com/office/infopath/2007/PartnerControls"/>
    <ds:schemaRef ds:uri="2e682b11-4bbe-4591-952d-f8e66c1000a1"/>
    <ds:schemaRef ds:uri="85078c4e-3ba2-421b-b6a3-8fcd6de2d54d"/>
  </ds:schemaRefs>
</ds:datastoreItem>
</file>

<file path=customXml/itemProps2.xml><?xml version="1.0" encoding="utf-8"?>
<ds:datastoreItem xmlns:ds="http://schemas.openxmlformats.org/officeDocument/2006/customXml" ds:itemID="{CE057C4D-4831-41B7-9D64-25A4F64A2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82b11-4bbe-4591-952d-f8e66c1000a1"/>
    <ds:schemaRef ds:uri="85078c4e-3ba2-421b-b6a3-8fcd6de2d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DE65D-5C7D-4552-BEA1-AA9A5215FEA6}">
  <ds:schemaRefs>
    <ds:schemaRef ds:uri="http://schemas.openxmlformats.org/officeDocument/2006/bibliography"/>
  </ds:schemaRefs>
</ds:datastoreItem>
</file>

<file path=customXml/itemProps4.xml><?xml version="1.0" encoding="utf-8"?>
<ds:datastoreItem xmlns:ds="http://schemas.openxmlformats.org/officeDocument/2006/customXml" ds:itemID="{C321B7BA-516A-49D2-84BB-961ED454A501}">
  <ds:schemaRefs/>
</ds:datastoreItem>
</file>

<file path=customXml/itemProps5.xml><?xml version="1.0" encoding="utf-8"?>
<ds:datastoreItem xmlns:ds="http://schemas.openxmlformats.org/officeDocument/2006/customXml" ds:itemID="{85BCC96B-FF72-44C6-929F-6464A4E8D93B}">
  <ds:schemaRefs>
    <ds:schemaRef ds:uri="http://schemas.microsoft.com/sharepoint/v3/contenttype/forms"/>
  </ds:schemaRefs>
</ds:datastoreItem>
</file>

<file path=docMetadata/LabelInfo.xml><?xml version="1.0" encoding="utf-8"?>
<clbl:labelList xmlns:clbl="http://schemas.microsoft.com/office/2020/mipLabelMetadata">
  <clbl:label id="{78981d38-09a4-4f68-90bd-b9f50c54d13c}" enabled="1" method="Standard" siteId="{f999e2e9-5aa8-467f-9eca-df0d6c4eaf13}" removed="0"/>
</clbl:labelList>
</file>

<file path=docProps/app.xml><?xml version="1.0" encoding="utf-8"?>
<Properties xmlns="http://schemas.openxmlformats.org/officeDocument/2006/extended-properties" xmlns:vt="http://schemas.openxmlformats.org/officeDocument/2006/docPropsVTypes">
  <Template>Tom</Template>
  <TotalTime>1093</TotalTime>
  <Pages>3</Pages>
  <Words>848</Words>
  <Characters>4498</Characters>
  <Application>Microsoft Office Word</Application>
  <DocSecurity>0</DocSecurity>
  <PresentationFormat/>
  <Lines>37</Lines>
  <Paragraphs>10</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5336</CharactersWithSpaces>
  <SharedDoc>false</SharedDoc>
  <HyperlinkBase/>
  <HLinks>
    <vt:vector size="6" baseType="variant">
      <vt:variant>
        <vt:i4>1376356</vt:i4>
      </vt:variant>
      <vt:variant>
        <vt:i4>0</vt:i4>
      </vt:variant>
      <vt:variant>
        <vt:i4>0</vt:i4>
      </vt:variant>
      <vt:variant>
        <vt:i4>5</vt:i4>
      </vt:variant>
      <vt:variant>
        <vt:lpwstr>mailto:eivind.farmen@miljodir.no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Veiledning til utforming av tilbud</dc:title>
  <dc:subject/>
  <dc:creator>Gunnar Skotte</dc:creator>
  <cp:keywords/>
  <dc:description/>
  <cp:lastModifiedBy>Gunnar Skotte</cp:lastModifiedBy>
  <cp:revision>410</cp:revision>
  <cp:lastPrinted>2025-06-21T17:29:00Z</cp:lastPrinted>
  <dcterms:created xsi:type="dcterms:W3CDTF">2025-06-07T06:56:00Z</dcterms:created>
  <dcterms:modified xsi:type="dcterms:W3CDTF">2026-06-12T08:54:00Z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ContentTypeId">
    <vt:lpwstr>0x010100F0D5728DECEBDF4597CC946F0C72D868</vt:lpwstr>
  </property>
  <property fmtid="{D5CDD505-2E9C-101B-9397-08002B2CF9AE}" pid="4" name="MediaServiceImageTags">
    <vt:lpwstr/>
  </property>
</Properties>
</file>